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53632" w:rsidR="008773E9" w:rsidRDefault="008773E9" w14:paraId="0B4D4F80" w14:textId="634CD38A"/>
    <w:p w:rsidRPr="00153632" w:rsidR="0034786F" w:rsidP="0034786F" w:rsidRDefault="0034786F" w14:paraId="0240A518" w14:textId="77777777"/>
    <w:p w:rsidRPr="00153632" w:rsidR="0034786F" w:rsidP="0034786F" w:rsidRDefault="0034786F" w14:paraId="050A4CEF" w14:textId="77777777"/>
    <w:p w:rsidRPr="00153632" w:rsidR="0034786F" w:rsidP="0034786F" w:rsidRDefault="0034786F" w14:paraId="77361DAD" w14:textId="77777777"/>
    <w:p w:rsidRPr="00153632" w:rsidR="0034786F" w:rsidP="0034786F" w:rsidRDefault="0034786F" w14:paraId="721D7729" w14:textId="77777777"/>
    <w:p w:rsidRPr="00153632" w:rsidR="0034786F" w:rsidP="0034786F" w:rsidRDefault="0034786F" w14:paraId="6F716497" w14:textId="77777777"/>
    <w:p w:rsidR="4F4AA1E5" w:rsidP="48CC7BB9" w:rsidRDefault="4F4AA1E5" w14:paraId="438FFB56" w14:textId="0C56BACD">
      <w:pPr>
        <w:jc w:val="center"/>
        <w:rPr>
          <w:b/>
          <w:bCs/>
          <w:sz w:val="56"/>
          <w:szCs w:val="56"/>
        </w:rPr>
      </w:pPr>
      <w:r w:rsidRPr="48CC7BB9">
        <w:rPr>
          <w:b/>
          <w:bCs/>
          <w:sz w:val="56"/>
          <w:szCs w:val="56"/>
        </w:rPr>
        <w:t>VZPOSTAVITEV NOVEGA INFORMACIJSKEGA SISTEMA ZA PODPORO UPRAVLJANJU INTEGRIRANEGA JAVNEGA POTNIŠKEGA PROMETA</w:t>
      </w:r>
    </w:p>
    <w:p w:rsidRPr="00153632" w:rsidR="007A79A0" w:rsidP="007A79A0" w:rsidRDefault="007A79A0" w14:paraId="4AFD685A" w14:textId="77777777">
      <w:pPr>
        <w:jc w:val="center"/>
      </w:pPr>
    </w:p>
    <w:p w:rsidR="0034786F" w:rsidP="0034786F" w:rsidRDefault="00FD7988" w14:paraId="0A2F495B" w14:textId="6CD971A7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Priloga</w:t>
      </w:r>
      <w:r w:rsidRPr="00153632" w:rsidR="0034786F">
        <w:rPr>
          <w:b/>
          <w:bCs/>
          <w:sz w:val="56"/>
          <w:szCs w:val="56"/>
        </w:rPr>
        <w:t xml:space="preserve"> </w:t>
      </w:r>
      <w:r w:rsidR="0042599F">
        <w:rPr>
          <w:b/>
          <w:bCs/>
          <w:sz w:val="56"/>
          <w:szCs w:val="56"/>
        </w:rPr>
        <w:t>2</w:t>
      </w:r>
    </w:p>
    <w:p w:rsidRPr="00153632" w:rsidR="00EA6919" w:rsidP="00EA6919" w:rsidRDefault="0042599F" w14:paraId="121E08B2" w14:textId="6498B71C">
      <w:pPr>
        <w:jc w:val="center"/>
        <w:rPr>
          <w:sz w:val="52"/>
          <w:szCs w:val="52"/>
        </w:rPr>
      </w:pPr>
      <w:r>
        <w:rPr>
          <w:sz w:val="52"/>
          <w:szCs w:val="52"/>
        </w:rPr>
        <w:t>Dodatni podatki</w:t>
      </w:r>
    </w:p>
    <w:p w:rsidRPr="00153632" w:rsidR="0034786F" w:rsidP="00EF0D61" w:rsidRDefault="0034786F" w14:paraId="1F75EDC4" w14:textId="77777777"/>
    <w:p w:rsidR="00EF0D61" w:rsidP="00EF0D61" w:rsidRDefault="00EF0D61" w14:paraId="0263ABA5" w14:textId="77777777"/>
    <w:p w:rsidR="00583F02" w:rsidP="00EF0D61" w:rsidRDefault="00583F02" w14:paraId="58B54618" w14:textId="77777777"/>
    <w:p w:rsidR="00583F02" w:rsidP="00EF0D61" w:rsidRDefault="00583F02" w14:paraId="250AADD1" w14:textId="77777777"/>
    <w:p w:rsidR="00583F02" w:rsidP="00EF0D61" w:rsidRDefault="00583F02" w14:paraId="10DB3A16" w14:textId="77777777"/>
    <w:p w:rsidRPr="00153632" w:rsidR="00583F02" w:rsidP="00EF0D61" w:rsidRDefault="00583F02" w14:paraId="2F36122D" w14:textId="77777777"/>
    <w:p w:rsidRPr="00153632" w:rsidR="00EF0D61" w:rsidP="00EF0D61" w:rsidRDefault="00EF0D61" w14:paraId="44BC7F01" w14:textId="77777777"/>
    <w:p w:rsidRPr="00583F02" w:rsidR="00EF0D61" w:rsidP="122E0C1A" w:rsidRDefault="00583F02" w14:paraId="0E612DB3" w14:textId="1BC650DC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  <w:rPr>
          <w:sz w:val="32"/>
          <w:szCs w:val="32"/>
        </w:rPr>
      </w:pPr>
      <w:r w:rsidRPr="122E0C1A" w:rsidR="00583F02">
        <w:rPr>
          <w:sz w:val="32"/>
          <w:szCs w:val="32"/>
        </w:rPr>
        <w:t xml:space="preserve">Ljubljana, </w:t>
      </w:r>
      <w:r w:rsidRPr="122E0C1A" w:rsidR="1DC176B6">
        <w:rPr>
          <w:sz w:val="32"/>
          <w:szCs w:val="32"/>
        </w:rPr>
        <w:t xml:space="preserve">april </w:t>
      </w:r>
      <w:r w:rsidRPr="122E0C1A" w:rsidR="00583F02">
        <w:rPr>
          <w:sz w:val="32"/>
          <w:szCs w:val="32"/>
        </w:rPr>
        <w:t>202</w:t>
      </w:r>
      <w:r w:rsidRPr="122E0C1A" w:rsidR="10EE811E">
        <w:rPr>
          <w:sz w:val="32"/>
          <w:szCs w:val="32"/>
        </w:rPr>
        <w:t>6</w:t>
      </w:r>
    </w:p>
    <w:p w:rsidRPr="00153632" w:rsidR="00EF0D61" w:rsidP="00EF0D61" w:rsidRDefault="00EF0D61" w14:paraId="4122D876" w14:textId="77777777"/>
    <w:p w:rsidRPr="00153632" w:rsidR="00EF0D61" w:rsidP="00EF0D61" w:rsidRDefault="00EF0D61" w14:paraId="70D6F5B0" w14:textId="77777777"/>
    <w:p w:rsidRPr="00153632" w:rsidR="00EF0D61" w:rsidP="00EF0D61" w:rsidRDefault="00EF0D61" w14:paraId="019C6471" w14:textId="77777777"/>
    <w:p w:rsidR="0081677D" w:rsidRDefault="0081677D" w14:paraId="67C5EE22" w14:textId="077CD301">
      <w:r>
        <w:br w:type="page"/>
      </w:r>
    </w:p>
    <w:p w:rsidRPr="00153632" w:rsidR="00A319F4" w:rsidP="791BB3C5" w:rsidRDefault="185218B0" w14:paraId="417B8A5B" w14:textId="436B4C8F">
      <w:pPr>
        <w:rPr>
          <w:rFonts w:ascii="Calibri" w:hAnsi="Calibri" w:eastAsia="Calibri" w:cs="Calibri"/>
          <w:color w:val="000000" w:themeColor="text1"/>
          <w:sz w:val="28"/>
          <w:szCs w:val="28"/>
        </w:rPr>
      </w:pPr>
      <w:proofErr w:type="spellStart"/>
      <w:r w:rsidRPr="791BB3C5">
        <w:rPr>
          <w:rFonts w:ascii="Calibri" w:hAnsi="Calibri" w:eastAsia="Calibri" w:cs="Calibri"/>
          <w:color w:val="000000" w:themeColor="text1"/>
          <w:sz w:val="28"/>
          <w:szCs w:val="28"/>
          <w:lang w:val="en-GB"/>
        </w:rPr>
        <w:lastRenderedPageBreak/>
        <w:t>Verzija</w:t>
      </w:r>
      <w:proofErr w:type="spellEnd"/>
      <w:r w:rsidRPr="791BB3C5">
        <w:rPr>
          <w:rFonts w:ascii="Calibri" w:hAnsi="Calibri" w:eastAsia="Calibri" w:cs="Calibri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791BB3C5">
        <w:rPr>
          <w:rFonts w:ascii="Calibri" w:hAnsi="Calibri" w:eastAsia="Calibri" w:cs="Calibri"/>
          <w:color w:val="000000" w:themeColor="text1"/>
          <w:sz w:val="28"/>
          <w:szCs w:val="28"/>
          <w:lang w:val="en-GB"/>
        </w:rPr>
        <w:t>dokumenta</w:t>
      </w:r>
      <w:proofErr w:type="spellEnd"/>
      <w:r w:rsidRPr="791BB3C5">
        <w:rPr>
          <w:rFonts w:ascii="Calibri" w:hAnsi="Calibri" w:eastAsia="Calibri" w:cs="Calibri"/>
          <w:color w:val="000000" w:themeColor="text1"/>
          <w:sz w:val="28"/>
          <w:szCs w:val="28"/>
          <w:lang w:val="en-GB"/>
        </w:rPr>
        <w:t>:</w:t>
      </w: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6A0" w:firstRow="1" w:lastRow="0" w:firstColumn="1" w:lastColumn="0" w:noHBand="1" w:noVBand="1"/>
      </w:tblPr>
      <w:tblGrid>
        <w:gridCol w:w="1208"/>
        <w:gridCol w:w="1751"/>
        <w:gridCol w:w="6379"/>
      </w:tblGrid>
      <w:tr w:rsidR="791BB3C5" w:rsidTr="122E0C1A" w14:paraId="482D8006" w14:textId="77777777">
        <w:trPr>
          <w:trHeight w:val="285"/>
        </w:trPr>
        <w:tc>
          <w:tcPr>
            <w:tcW w:w="1215" w:type="dxa"/>
            <w:tcBorders>
              <w:top w:val="single" w:color="auto" w:sz="6" w:space="0"/>
              <w:left w:val="single" w:color="auto" w:sz="6" w:space="0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:rsidR="791BB3C5" w:rsidP="791BB3C5" w:rsidRDefault="791BB3C5" w14:paraId="747A9FDE" w14:textId="26F22B6E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791BB3C5">
              <w:rPr>
                <w:rFonts w:ascii="Calibri" w:hAnsi="Calibri" w:eastAsia="Calibri" w:cs="Calibri"/>
                <w:sz w:val="28"/>
                <w:szCs w:val="28"/>
                <w:lang w:val="en-GB"/>
              </w:rPr>
              <w:t>Verzija</w:t>
            </w:r>
          </w:p>
        </w:tc>
        <w:tc>
          <w:tcPr>
            <w:tcW w:w="1755" w:type="dxa"/>
            <w:tcBorders>
              <w:top w:val="single" w:color="auto" w:sz="6" w:space="0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:rsidR="791BB3C5" w:rsidP="791BB3C5" w:rsidRDefault="791BB3C5" w14:paraId="1D87FC3A" w14:textId="316CB698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791BB3C5">
              <w:rPr>
                <w:rFonts w:ascii="Calibri" w:hAnsi="Calibri" w:eastAsia="Calibri" w:cs="Calibri"/>
                <w:sz w:val="28"/>
                <w:szCs w:val="28"/>
                <w:lang w:val="en-GB"/>
              </w:rPr>
              <w:t>Datum objave</w:t>
            </w:r>
          </w:p>
        </w:tc>
        <w:tc>
          <w:tcPr>
            <w:tcW w:w="6510" w:type="dxa"/>
            <w:tcBorders>
              <w:top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center"/>
          </w:tcPr>
          <w:p w:rsidR="791BB3C5" w:rsidP="791BB3C5" w:rsidRDefault="791BB3C5" w14:paraId="430AC82E" w14:textId="748B3960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791BB3C5">
              <w:rPr>
                <w:rFonts w:ascii="Calibri" w:hAnsi="Calibri" w:eastAsia="Calibri" w:cs="Calibri"/>
                <w:sz w:val="28"/>
                <w:szCs w:val="28"/>
                <w:lang w:val="en-GB"/>
              </w:rPr>
              <w:t>Opis sprememb</w:t>
            </w:r>
          </w:p>
        </w:tc>
      </w:tr>
      <w:tr w:rsidR="791BB3C5" w:rsidTr="122E0C1A" w14:paraId="602F46A4" w14:textId="77777777">
        <w:trPr>
          <w:trHeight w:val="285"/>
        </w:trPr>
        <w:tc>
          <w:tcPr>
            <w:tcW w:w="1215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91BB3C5" w:rsidP="791BB3C5" w:rsidRDefault="791BB3C5" w14:paraId="44B64D16" w14:textId="52F3AB1D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791BB3C5">
              <w:rPr>
                <w:rFonts w:ascii="Calibri" w:hAnsi="Calibri" w:eastAsia="Calibri" w:cs="Calibri"/>
                <w:sz w:val="28"/>
                <w:szCs w:val="28"/>
                <w:lang w:val="en-GB"/>
              </w:rPr>
              <w:t>1.0</w:t>
            </w:r>
          </w:p>
        </w:tc>
        <w:tc>
          <w:tcPr>
            <w:tcW w:w="1755" w:type="dxa"/>
            <w:tcMar>
              <w:left w:w="90" w:type="dxa"/>
              <w:right w:w="90" w:type="dxa"/>
            </w:tcMar>
          </w:tcPr>
          <w:p w:rsidR="791BB3C5" w:rsidP="791BB3C5" w:rsidRDefault="791BB3C5" w14:paraId="543EBD02" w14:textId="7A0281AE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  <w:r w:rsidRPr="122E0C1A" w:rsidR="4FA4AC57">
              <w:rPr>
                <w:rFonts w:ascii="Calibri" w:hAnsi="Calibri" w:eastAsia="Calibri" w:cs="Calibri"/>
                <w:sz w:val="28"/>
                <w:szCs w:val="28"/>
                <w:lang w:val="en-GB"/>
              </w:rPr>
              <w:t xml:space="preserve">24.04.2026  </w:t>
            </w:r>
          </w:p>
        </w:tc>
        <w:tc>
          <w:tcPr>
            <w:tcW w:w="651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91BB3C5" w:rsidP="791BB3C5" w:rsidRDefault="791BB3C5" w14:paraId="70DE378F" w14:textId="5D7694B8">
            <w:pPr>
              <w:rPr>
                <w:rFonts w:ascii="Calibri" w:hAnsi="Calibri" w:eastAsia="Calibri" w:cs="Calibri"/>
                <w:sz w:val="28"/>
                <w:szCs w:val="28"/>
              </w:rPr>
            </w:pPr>
            <w:r w:rsidRPr="791BB3C5">
              <w:rPr>
                <w:rFonts w:ascii="Calibri" w:hAnsi="Calibri" w:eastAsia="Calibri" w:cs="Calibri"/>
                <w:sz w:val="28"/>
                <w:szCs w:val="28"/>
                <w:lang w:val="en-GB"/>
              </w:rPr>
              <w:t>Prvotna različica</w:t>
            </w:r>
          </w:p>
        </w:tc>
      </w:tr>
      <w:tr w:rsidR="791BB3C5" w:rsidTr="122E0C1A" w14:paraId="7535F4C6" w14:textId="77777777">
        <w:trPr>
          <w:trHeight w:val="285"/>
        </w:trPr>
        <w:tc>
          <w:tcPr>
            <w:tcW w:w="1215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91BB3C5" w:rsidP="791BB3C5" w:rsidRDefault="791BB3C5" w14:paraId="24C2B4BA" w14:textId="5651BEB5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1755" w:type="dxa"/>
            <w:tcBorders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91BB3C5" w:rsidP="791BB3C5" w:rsidRDefault="791BB3C5" w14:paraId="2E33D799" w14:textId="549C14E6">
            <w:pPr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651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91BB3C5" w:rsidP="791BB3C5" w:rsidRDefault="791BB3C5" w14:paraId="4C7FDD62" w14:textId="4CC47019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</w:tbl>
    <w:p w:rsidRPr="00153632" w:rsidR="00A319F4" w:rsidP="00A319F4" w:rsidRDefault="00A319F4" w14:paraId="25DB2143" w14:textId="49F4DA53">
      <w:pPr>
        <w:jc w:val="both"/>
      </w:pPr>
    </w:p>
    <w:p w:rsidR="0B5EE32F" w:rsidRDefault="0B5EE32F" w14:paraId="290038C2" w14:textId="3C72E37A">
      <w:r>
        <w:br w:type="page"/>
      </w:r>
    </w:p>
    <w:p w:rsidRPr="00FD7988" w:rsidR="00FD7988" w:rsidP="791BB3C5" w:rsidRDefault="0042599F" w14:paraId="7BD5544E" w14:textId="197209D7">
      <w:pPr>
        <w:jc w:val="both"/>
        <w:rPr>
          <w:rFonts w:eastAsiaTheme="minorEastAsia"/>
          <w:b/>
          <w:bCs/>
          <w:color w:val="5A5A5A" w:themeColor="text1" w:themeTint="A5"/>
          <w:spacing w:val="15"/>
          <w:sz w:val="28"/>
          <w:szCs w:val="28"/>
        </w:rPr>
      </w:pPr>
      <w:r w:rsidRPr="791BB3C5">
        <w:rPr>
          <w:rFonts w:eastAsiaTheme="minorEastAsia"/>
          <w:b/>
          <w:bCs/>
          <w:color w:val="5A5A5A" w:themeColor="text1" w:themeTint="A5"/>
          <w:spacing w:val="15"/>
          <w:sz w:val="28"/>
          <w:szCs w:val="28"/>
        </w:rPr>
        <w:lastRenderedPageBreak/>
        <w:t>Dodatni podatki</w:t>
      </w:r>
    </w:p>
    <w:p w:rsidRPr="00D70592" w:rsidR="00A319F4" w:rsidP="00FD7988" w:rsidRDefault="00FD7988" w14:paraId="36AAF2C1" w14:textId="079F9E8D">
      <w:pPr>
        <w:pStyle w:val="BodyText"/>
        <w:rPr>
          <w:rFonts w:ascii="Calibri" w:hAnsi="Calibri" w:cs="Calibri"/>
        </w:rPr>
      </w:pPr>
      <w:r w:rsidRPr="00D70592">
        <w:rPr>
          <w:rFonts w:ascii="Calibri" w:hAnsi="Calibri" w:cs="Calibri"/>
        </w:rPr>
        <w:t xml:space="preserve">OPOMBA: Ta </w:t>
      </w:r>
      <w:proofErr w:type="spellStart"/>
      <w:r w:rsidRPr="00D70592">
        <w:rPr>
          <w:rFonts w:ascii="Calibri" w:hAnsi="Calibri" w:cs="Calibri"/>
        </w:rPr>
        <w:t>dokument</w:t>
      </w:r>
      <w:proofErr w:type="spellEnd"/>
      <w:r w:rsidRPr="00D70592">
        <w:rPr>
          <w:rFonts w:ascii="Calibri" w:hAnsi="Calibri" w:cs="Calibri"/>
        </w:rPr>
        <w:t xml:space="preserve"> </w:t>
      </w:r>
      <w:proofErr w:type="spellStart"/>
      <w:r w:rsidRPr="00D70592">
        <w:rPr>
          <w:rFonts w:ascii="Calibri" w:hAnsi="Calibri" w:cs="Calibri"/>
        </w:rPr>
        <w:t>opisuje</w:t>
      </w:r>
      <w:proofErr w:type="spellEnd"/>
      <w:r w:rsidRPr="00D70592">
        <w:rPr>
          <w:rFonts w:ascii="Calibri" w:hAnsi="Calibri" w:cs="Calibri"/>
        </w:rPr>
        <w:t xml:space="preserve"> </w:t>
      </w:r>
      <w:proofErr w:type="spellStart"/>
      <w:r w:rsidRPr="00D70592" w:rsidR="0042599F">
        <w:rPr>
          <w:rFonts w:ascii="Calibri" w:hAnsi="Calibri" w:cs="Calibri"/>
        </w:rPr>
        <w:t>dodatne</w:t>
      </w:r>
      <w:proofErr w:type="spellEnd"/>
      <w:r w:rsidRPr="00D70592" w:rsidR="0042599F">
        <w:rPr>
          <w:rFonts w:ascii="Calibri" w:hAnsi="Calibri" w:cs="Calibri"/>
        </w:rPr>
        <w:t xml:space="preserve"> </w:t>
      </w:r>
      <w:proofErr w:type="spellStart"/>
      <w:r w:rsidRPr="00D70592" w:rsidR="0042599F">
        <w:rPr>
          <w:rFonts w:ascii="Calibri" w:hAnsi="Calibri" w:cs="Calibri"/>
        </w:rPr>
        <w:t>podatke</w:t>
      </w:r>
      <w:proofErr w:type="spellEnd"/>
      <w:r w:rsidRPr="00D70592" w:rsidR="0042599F">
        <w:rPr>
          <w:rFonts w:ascii="Calibri" w:hAnsi="Calibri" w:cs="Calibri"/>
        </w:rPr>
        <w:t xml:space="preserve">, ki bi </w:t>
      </w:r>
      <w:proofErr w:type="spellStart"/>
      <w:r w:rsidRPr="00D70592" w:rsidR="0042599F">
        <w:rPr>
          <w:rFonts w:ascii="Calibri" w:hAnsi="Calibri" w:cs="Calibri"/>
        </w:rPr>
        <w:t>ponudnikom</w:t>
      </w:r>
      <w:proofErr w:type="spellEnd"/>
      <w:r w:rsidRPr="00D70592" w:rsidR="0042599F">
        <w:rPr>
          <w:rFonts w:ascii="Calibri" w:hAnsi="Calibri" w:cs="Calibri"/>
        </w:rPr>
        <w:t xml:space="preserve"> </w:t>
      </w:r>
      <w:proofErr w:type="spellStart"/>
      <w:r w:rsidRPr="00D70592" w:rsidR="0042599F">
        <w:rPr>
          <w:rFonts w:ascii="Calibri" w:hAnsi="Calibri" w:cs="Calibri"/>
        </w:rPr>
        <w:t>lahko</w:t>
      </w:r>
      <w:proofErr w:type="spellEnd"/>
      <w:r w:rsidRPr="00D70592" w:rsidR="0042599F">
        <w:rPr>
          <w:rFonts w:ascii="Calibri" w:hAnsi="Calibri" w:cs="Calibri"/>
        </w:rPr>
        <w:t xml:space="preserve"> </w:t>
      </w:r>
      <w:proofErr w:type="spellStart"/>
      <w:r w:rsidRPr="00D70592" w:rsidR="0042599F">
        <w:rPr>
          <w:rFonts w:ascii="Calibri" w:hAnsi="Calibri" w:cs="Calibri"/>
        </w:rPr>
        <w:t>prišli</w:t>
      </w:r>
      <w:proofErr w:type="spellEnd"/>
      <w:r w:rsidRPr="00D70592" w:rsidR="0042599F">
        <w:rPr>
          <w:rFonts w:ascii="Calibri" w:hAnsi="Calibri" w:cs="Calibri"/>
        </w:rPr>
        <w:t xml:space="preserve"> </w:t>
      </w:r>
      <w:proofErr w:type="spellStart"/>
      <w:r w:rsidRPr="00D70592" w:rsidR="0042599F">
        <w:rPr>
          <w:rFonts w:ascii="Calibri" w:hAnsi="Calibri" w:cs="Calibri"/>
        </w:rPr>
        <w:t>prav</w:t>
      </w:r>
      <w:proofErr w:type="spellEnd"/>
      <w:r w:rsidRPr="00D70592" w:rsidR="0042599F">
        <w:rPr>
          <w:rFonts w:ascii="Calibri" w:hAnsi="Calibri" w:cs="Calibri"/>
        </w:rPr>
        <w:t xml:space="preserve"> </w:t>
      </w:r>
      <w:proofErr w:type="spellStart"/>
      <w:r w:rsidRPr="00D70592" w:rsidR="0042599F">
        <w:rPr>
          <w:rFonts w:ascii="Calibri" w:hAnsi="Calibri" w:cs="Calibri"/>
        </w:rPr>
        <w:t>pri</w:t>
      </w:r>
      <w:proofErr w:type="spellEnd"/>
      <w:r w:rsidRPr="00D70592" w:rsidR="0042599F">
        <w:rPr>
          <w:rFonts w:ascii="Calibri" w:hAnsi="Calibri" w:cs="Calibri"/>
        </w:rPr>
        <w:t xml:space="preserve"> </w:t>
      </w:r>
      <w:proofErr w:type="spellStart"/>
      <w:r w:rsidRPr="00D70592" w:rsidR="00DC65C4">
        <w:rPr>
          <w:rFonts w:ascii="Calibri" w:hAnsi="Calibri" w:cs="Calibri"/>
        </w:rPr>
        <w:t>oddaji</w:t>
      </w:r>
      <w:proofErr w:type="spellEnd"/>
      <w:r w:rsidRPr="00D70592" w:rsidR="00DC65C4">
        <w:rPr>
          <w:rFonts w:ascii="Calibri" w:hAnsi="Calibri" w:cs="Calibri"/>
        </w:rPr>
        <w:t xml:space="preserve"> </w:t>
      </w:r>
      <w:proofErr w:type="spellStart"/>
      <w:r w:rsidRPr="00D70592" w:rsidR="00DC65C4">
        <w:rPr>
          <w:rFonts w:ascii="Calibri" w:hAnsi="Calibri" w:cs="Calibri"/>
        </w:rPr>
        <w:t>ponudb</w:t>
      </w:r>
      <w:proofErr w:type="spellEnd"/>
      <w:r w:rsidRPr="00D70592" w:rsidR="00DC65C4">
        <w:rPr>
          <w:rFonts w:ascii="Calibri" w:hAnsi="Calibri" w:cs="Calibri"/>
        </w:rPr>
        <w:t>.</w:t>
      </w:r>
    </w:p>
    <w:sdt>
      <w:sdtPr>
        <w:id w:val="1603192561"/>
        <w:docPartObj>
          <w:docPartGallery w:val="Table of Contents"/>
          <w:docPartUnique/>
        </w:docPartObj>
        <w:rPr>
          <w:rFonts w:ascii="Calibri" w:hAnsi="Calibri" w:eastAsia="" w:cs="" w:asciiTheme="minorAscii" w:hAnsiTheme="minorAscii" w:eastAsiaTheme="minorEastAsia" w:cstheme="minorBidi"/>
          <w:color w:val="auto"/>
          <w:kern w:val="2"/>
          <w:sz w:val="22"/>
          <w:szCs w:val="22"/>
          <w:lang w:eastAsia="en-US"/>
          <w14:ligatures w14:val="standardContextual"/>
        </w:rPr>
      </w:sdtPr>
      <w:sdtEndPr>
        <w:rPr>
          <w:rFonts w:ascii="Calibri" w:hAnsi="Calibri" w:eastAsia="" w:cs="" w:asciiTheme="minorAscii" w:hAnsiTheme="minorAscii" w:eastAsiaTheme="minorEastAsia" w:cstheme="minorBidi"/>
          <w:color w:val="auto"/>
          <w:sz w:val="22"/>
          <w:szCs w:val="22"/>
          <w:lang w:eastAsia="en-US"/>
        </w:rPr>
      </w:sdtEndPr>
      <w:sdtContent>
        <w:p w:rsidRPr="00153632" w:rsidR="00341513" w:rsidP="00A664FE" w:rsidRDefault="00FD7988" w14:paraId="24940FA4" w14:textId="69E0DC67">
          <w:pPr>
            <w:pStyle w:val="TOCHeading"/>
          </w:pPr>
          <w:r>
            <w:t>Vsebina</w:t>
          </w:r>
          <w:r w:rsidR="00341513">
            <w:t>:</w:t>
          </w:r>
        </w:p>
        <w:p w:rsidR="00A664FE" w:rsidP="3A4A6CBC" w:rsidRDefault="00341513" w14:paraId="4D4F7765" w14:textId="0AB42583">
          <w:pPr>
            <w:pStyle w:val="TOC1"/>
            <w:tabs>
              <w:tab w:val="left" w:pos="435"/>
              <w:tab w:val="right" w:leader="dot" w:pos="9330"/>
            </w:tabs>
            <w:rPr>
              <w:rStyle w:val="Hyperlink"/>
              <w:noProof/>
              <w:lang w:eastAsia="sl-SI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710037782">
            <w:r w:rsidRPr="3A4A6CBC" w:rsidR="3A4A6CBC">
              <w:rPr>
                <w:rStyle w:val="Hyperlink"/>
              </w:rPr>
              <w:t>1</w:t>
            </w:r>
            <w:r>
              <w:tab/>
            </w:r>
            <w:r w:rsidRPr="3A4A6CBC" w:rsidR="3A4A6CBC">
              <w:rPr>
                <w:rStyle w:val="Hyperlink"/>
              </w:rPr>
              <w:t>Seznam znamk in tipov avtobusov</w:t>
            </w:r>
            <w:r>
              <w:tab/>
            </w:r>
            <w:r>
              <w:fldChar w:fldCharType="begin"/>
            </w:r>
            <w:r>
              <w:instrText>PAGEREF _Toc710037782 \h</w:instrText>
            </w:r>
            <w:r>
              <w:fldChar w:fldCharType="separate"/>
            </w:r>
            <w:r w:rsidRPr="3A4A6CBC" w:rsidR="3A4A6CBC">
              <w:rPr>
                <w:rStyle w:val="Hyperlink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153632" w:rsidR="00341513" w:rsidRDefault="00341513" w14:paraId="5F28D0D5" w14:textId="7CA43834"/>
    <w:p w:rsidRPr="00153632" w:rsidR="004601DC" w:rsidP="00A319F4" w:rsidRDefault="004601DC" w14:paraId="3C0E39DC" w14:textId="77777777">
      <w:pPr>
        <w:jc w:val="both"/>
      </w:pPr>
    </w:p>
    <w:p w:rsidRPr="00153632" w:rsidR="00705059" w:rsidRDefault="00705059" w14:paraId="78AEC59D" w14:textId="77777777">
      <w:r>
        <w:br w:type="page"/>
      </w:r>
    </w:p>
    <w:p w:rsidRPr="00BB076B" w:rsidR="00F07198" w:rsidP="791BB3C5" w:rsidRDefault="00F161D5" w14:paraId="7FC7E674" w14:textId="7DF1B148">
      <w:pPr>
        <w:pStyle w:val="Heading1"/>
      </w:pPr>
      <w:bookmarkStart w:name="_Toc710037782" w:id="0"/>
      <w:r>
        <w:lastRenderedPageBreak/>
        <w:t>Seznam znamk in tipov avtobusov</w:t>
      </w:r>
      <w:bookmarkEnd w:id="0"/>
    </w:p>
    <w:p w:rsidRPr="004B0222" w:rsidR="004B0222" w:rsidP="004B0222" w:rsidRDefault="004B0222" w14:paraId="5298B239" w14:textId="77777777">
      <w:pPr>
        <w:pStyle w:val="NormalWeb"/>
        <w:rPr>
          <w:rFonts w:ascii="Calibri" w:hAnsi="Calibri" w:cs="Calibri"/>
        </w:rPr>
      </w:pPr>
      <w:r w:rsidRPr="004B0222">
        <w:rPr>
          <w:rFonts w:ascii="Calibri" w:hAnsi="Calibri" w:cs="Calibri"/>
        </w:rPr>
        <w:t>Od 1. januarja 2026 PTO-ji, vključeni v IJPP, uporabljajo naslednje avtobuse:</w:t>
      </w:r>
    </w:p>
    <w:p w:rsidRPr="00BB076B" w:rsidR="00F07198" w:rsidP="00F07198" w:rsidRDefault="00F07198" w14:paraId="787468AE" w14:textId="77777777">
      <w:pPr>
        <w:pStyle w:val="Heading2"/>
        <w:numPr>
          <w:ilvl w:val="0"/>
          <w:numId w:val="0"/>
        </w:numPr>
      </w:pPr>
    </w:p>
    <w:tbl>
      <w:tblPr>
        <w:tblW w:w="5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2260"/>
      </w:tblGrid>
      <w:tr w:rsidRPr="004D2564" w:rsidR="00F07198" w:rsidTr="378AF86A" w14:paraId="1315666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4472C4" w:themeFill="accent1"/>
            <w:noWrap/>
            <w:vAlign w:val="bottom"/>
            <w:hideMark/>
          </w:tcPr>
          <w:p w:rsidRPr="004D2564" w:rsidR="00F07198" w:rsidP="001C13A2" w:rsidRDefault="00F07198" w14:paraId="24E0C310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b/>
                <w:bCs/>
                <w:color w:val="FFFFFF"/>
                <w:kern w:val="0"/>
                <w:lang w:eastAsia="sl-SI"/>
                <w14:ligatures w14:val="none"/>
              </w:rPr>
              <w:t>Model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4472C4" w:themeFill="accent1"/>
            <w:noWrap/>
            <w:hideMark/>
          </w:tcPr>
          <w:p w:rsidRPr="004D2564" w:rsidR="00F07198" w:rsidP="378AF86A" w:rsidRDefault="349CA4D5" w14:paraId="5DA80D5C" w14:textId="260CD1E1">
            <w:pPr>
              <w:spacing w:after="0" w:line="240" w:lineRule="auto"/>
              <w:jc w:val="center"/>
            </w:pPr>
            <w:r w:rsidRPr="378AF86A">
              <w:rPr>
                <w:rFonts w:ascii="Calibri" w:hAnsi="Calibri" w:eastAsia="Times New Roman" w:cs="Calibri"/>
                <w:b/>
                <w:bCs/>
                <w:color w:val="FFFFFF" w:themeColor="background1"/>
                <w:lang w:eastAsia="sl-SI"/>
              </w:rPr>
              <w:t>Število vozil</w:t>
            </w:r>
          </w:p>
        </w:tc>
      </w:tr>
      <w:tr w:rsidRPr="004D2564" w:rsidR="00F07198" w:rsidTr="378AF86A" w14:paraId="5223AC4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705568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BMC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2D64BB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E9FCFA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D95293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CITROEN JUMPER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E5ADB6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2B5DFDB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3ED9C8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CITROEN JUMPY SPACE TOURER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D9A814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25FB7F3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FDB6AF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FERQUI SUNRISE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2FA3478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5BBB057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C4C999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FORD TRANSIT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1AD985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21</w:t>
            </w:r>
          </w:p>
        </w:tc>
      </w:tr>
      <w:tr w:rsidRPr="004D2564" w:rsidR="00F07198" w:rsidTr="378AF86A" w14:paraId="392D3E1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0CCC23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GULERYUZ COBRA GL9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3A430BE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6FAA78B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7B2EA2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IRISBUS AIRWAY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45CD4A5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Pr="004D2564" w:rsidR="00F07198" w:rsidTr="378AF86A" w14:paraId="1011BBF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79E7229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IRISBUS CROSSWAY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332791D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43</w:t>
            </w:r>
          </w:p>
        </w:tc>
      </w:tr>
      <w:tr w:rsidRPr="004D2564" w:rsidR="00F07198" w:rsidTr="378AF86A" w14:paraId="7EF3499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365DA8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IRISBUS ILIADE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457D9CC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6C6717F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65A150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IRISBUS MAGELYS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58E5367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Pr="004D2564" w:rsidR="00F07198" w:rsidTr="378AF86A" w14:paraId="63E68D0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4A0E78E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ISUZU TURQUOISE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2841159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390AD8D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1EBE69A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ISUZU VISIGO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9E88A3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CEA066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02E664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3F17BE3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</w:tr>
      <w:tr w:rsidRPr="004D2564" w:rsidR="00F07198" w:rsidTr="378AF86A" w14:paraId="1F69561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904418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ARWAY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352ED6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0BF7E97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7187E8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CROSSWAY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1BA1D0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243</w:t>
            </w:r>
          </w:p>
        </w:tc>
      </w:tr>
      <w:tr w:rsidRPr="004D2564" w:rsidR="00F07198" w:rsidTr="378AF86A" w14:paraId="091E1E2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0C51B6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DAILY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64B8303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22</w:t>
            </w:r>
          </w:p>
        </w:tc>
      </w:tr>
      <w:tr w:rsidRPr="004D2564" w:rsidR="00F07198" w:rsidTr="378AF86A" w14:paraId="7DA634C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3784B4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EVADYS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8EE00E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Pr="004D2564" w:rsidR="00F07198" w:rsidTr="378AF86A" w14:paraId="5DFB71E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6C4478D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FENIKSBUS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9DD686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41</w:t>
            </w:r>
          </w:p>
        </w:tc>
      </w:tr>
      <w:tr w:rsidRPr="004D2564" w:rsidR="00F07198" w:rsidTr="378AF86A" w14:paraId="4182477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24DFBD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MAGELYS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4C26AA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D379EF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DFC359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MAXIMO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FA08C6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36DF4F4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9D9549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MIDIBUS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2190462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6B496B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2FF066B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RAPIDO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34A0C50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Pr="004D2564" w:rsidR="00F07198" w:rsidTr="378AF86A" w14:paraId="62EE9A1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9076C4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ROSERO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CD2ED8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221DE13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769B87C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IVECO SUNRISE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47B5BCE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054430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F568E6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K-BUS TOURIST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6A26D9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Pr="004D2564" w:rsidR="00F07198" w:rsidTr="378AF86A" w14:paraId="7999F14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B9B59D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KING LONG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51D1D30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8C80CA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1C96DE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KUTSENITS HYDRA CLASIC 2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4789492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444BBBF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2D9B027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KUTSENITS TOURIST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2EBA834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Pr="004D2564" w:rsidR="00F07198" w:rsidTr="378AF86A" w14:paraId="31F0C78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8761BB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612FFE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</w:tr>
      <w:tr w:rsidRPr="004D2564" w:rsidR="00F07198" w:rsidTr="378AF86A" w14:paraId="4015C50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7D23EBE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 LIONS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661EA11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5504799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E3515D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 LIONS CITY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5944AB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071135D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27B8BD5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 LIONS COACH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7545852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126</w:t>
            </w:r>
          </w:p>
        </w:tc>
      </w:tr>
      <w:tr w:rsidRPr="004D2564" w:rsidR="00F07198" w:rsidTr="378AF86A" w14:paraId="469B795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A4BD79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 LIONS INTERCITY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0A99BAA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121</w:t>
            </w:r>
          </w:p>
        </w:tc>
      </w:tr>
      <w:tr w:rsidRPr="004D2564" w:rsidR="00F07198" w:rsidTr="378AF86A" w14:paraId="0B880F7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58B713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 LIONS REGIO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6183776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51</w:t>
            </w:r>
          </w:p>
        </w:tc>
      </w:tr>
      <w:tr w:rsidRPr="004D2564" w:rsidR="00F07198" w:rsidTr="378AF86A" w14:paraId="3BD4F4E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DC5534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MAN TGE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618432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</w:tr>
      <w:tr w:rsidRPr="004D2564" w:rsidR="00F07198" w:rsidTr="378AF86A" w14:paraId="0122026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73C5060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68863EB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33</w:t>
            </w:r>
          </w:p>
        </w:tc>
      </w:tr>
      <w:tr w:rsidRPr="004D2564" w:rsidR="00F07198" w:rsidTr="378AF86A" w14:paraId="0A8FBBC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0C1E05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CITARO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8C722D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5B72E77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72294B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COACH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4B0BDE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B74492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226AD2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COBRA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00CE753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E0FB0F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72631A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lastRenderedPageBreak/>
              <w:t>MERCEDES BENZ CONECTO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5F4BE7F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</w:tr>
      <w:tr w:rsidRPr="004D2564" w:rsidR="00F07198" w:rsidTr="378AF86A" w14:paraId="6DB5D80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B0499A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ERDUMAN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3A87257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6372EDB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742D06B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INTEGRO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7E677EA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40</w:t>
            </w:r>
          </w:p>
        </w:tc>
      </w:tr>
      <w:tr w:rsidRPr="004D2564" w:rsidR="00F07198" w:rsidTr="378AF86A" w14:paraId="5A1E16A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4B15601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INTOURO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0E1516F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286</w:t>
            </w:r>
          </w:p>
        </w:tc>
      </w:tr>
      <w:tr w:rsidRPr="004D2564" w:rsidR="00F07198" w:rsidTr="378AF86A" w14:paraId="2A40409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F58159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SPRINTER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140B3D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115</w:t>
            </w:r>
          </w:p>
        </w:tc>
      </w:tr>
      <w:tr w:rsidRPr="004D2564" w:rsidR="00F07198" w:rsidTr="378AF86A" w14:paraId="76CBBFC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DFA692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TEAMSTAR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0AA1A88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3F0C74D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18902A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TOURING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03652A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3CF6FB0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BEAD0E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TOURINO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A5D00D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Pr="004D2564" w:rsidR="00F07198" w:rsidTr="378AF86A" w14:paraId="7BD94C2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6A09D04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TOURISMO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5871FB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281</w:t>
            </w:r>
          </w:p>
        </w:tc>
      </w:tr>
      <w:tr w:rsidRPr="004D2564" w:rsidR="00F07198" w:rsidTr="378AF86A" w14:paraId="725A492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A4A903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TRAVEGO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98B5C2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</w:tr>
      <w:tr w:rsidRPr="004D2564" w:rsidR="00F07198" w:rsidTr="378AF86A" w14:paraId="57B6053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CB493F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VARIO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69D32E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12</w:t>
            </w:r>
          </w:p>
        </w:tc>
      </w:tr>
      <w:tr w:rsidRPr="004D2564" w:rsidR="00F07198" w:rsidTr="378AF86A" w14:paraId="3C497CD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CF38F4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MERCEDES BENZ VITO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26CDB29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Pr="004D2564" w:rsidR="00F07198" w:rsidTr="378AF86A" w14:paraId="658C718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6A45FA3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NEOPLAN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99E360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4C94F34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7EC3B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NEOPLAN CITYLINER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CC4FFC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0783EA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9457B9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NEOPLAN JETLINER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49A2AA9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8</w:t>
            </w:r>
          </w:p>
        </w:tc>
      </w:tr>
      <w:tr w:rsidRPr="004D2564" w:rsidR="00F07198" w:rsidTr="378AF86A" w14:paraId="39FD30B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0092D1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NEOPLAN TOURLINER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B12C43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Pr="004D2564" w:rsidR="00F07198" w:rsidTr="378AF86A" w14:paraId="0B97909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142419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NEOPLAN TRENDLINE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25DC32D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Pr="004D2564" w:rsidR="00F07198" w:rsidTr="378AF86A" w14:paraId="06467C7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093B27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OPEL VIVARO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4D31B05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49EB16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921443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OTOKAR NAVIGO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6C43805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Pr="004D2564" w:rsidR="00F07198" w:rsidTr="378AF86A" w14:paraId="43F224D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0709117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OTOKAR TERRITO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01EEDF1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Pr="004D2564" w:rsidR="00F07198" w:rsidTr="378AF86A" w14:paraId="0C4C81F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B7B322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OTOKAR VECTIO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03F026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33</w:t>
            </w:r>
          </w:p>
        </w:tc>
      </w:tr>
      <w:tr w:rsidRPr="004D2564" w:rsidR="00F07198" w:rsidTr="378AF86A" w14:paraId="08D82E1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E2291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OVRIGA G3CHT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3F46592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A69AD2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686C6C1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PEUGEOT BOXER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227C6CE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4FC237B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323D06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RENAULT MASTER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0001F6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23</w:t>
            </w:r>
          </w:p>
        </w:tc>
      </w:tr>
      <w:tr w:rsidRPr="004D2564" w:rsidR="00F07198" w:rsidTr="378AF86A" w14:paraId="3541C2B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68DF69D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RENAULT TRAFIC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5DEBAC6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FD4FEF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6D78B0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SCANIA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05FE176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0A10465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29474D0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SCANIA HIGER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2F63285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8</w:t>
            </w:r>
          </w:p>
        </w:tc>
      </w:tr>
      <w:tr w:rsidRPr="004D2564" w:rsidR="00F07198" w:rsidTr="378AF86A" w14:paraId="1D20851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D662C5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SCANIA TOURING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43BF4E0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11</w:t>
            </w:r>
          </w:p>
        </w:tc>
      </w:tr>
      <w:tr w:rsidRPr="004D2564" w:rsidR="00F07198" w:rsidTr="378AF86A" w14:paraId="389FA98C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39F499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0D78F4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Pr="004D2564" w:rsidR="00F07198" w:rsidTr="378AF86A" w14:paraId="7BC7940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038402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411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9018E9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Pr="004D2564" w:rsidR="00F07198" w:rsidTr="378AF86A" w14:paraId="38D30D6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286258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415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5F5AC8B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40</w:t>
            </w:r>
          </w:p>
        </w:tc>
      </w:tr>
      <w:tr w:rsidRPr="004D2564" w:rsidR="00F07198" w:rsidTr="378AF86A" w14:paraId="5AC7F75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3B67BC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416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AB7DDE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494C6E5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468FFC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417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B29451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8F3DC0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4325B3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418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AE25C1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2AD10F6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E4C2A1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419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AF7ADB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3467B1D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148401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511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3BCFF7F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0E7A623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091F58E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515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2A28C2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36</w:t>
            </w:r>
          </w:p>
        </w:tc>
      </w:tr>
      <w:tr w:rsidRPr="004D2564" w:rsidR="00F07198" w:rsidTr="378AF86A" w14:paraId="0B477E6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1DD4AC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516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3189B73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0D912734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0C8BD5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517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4015560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52F3E45E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499AA4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SETRA 632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625CB4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28ADEBF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718CBCD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TAM DURABUS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3F367ED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4EAAE5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3342D42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TAM EUROPE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25D1991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5382D7C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6A2E44A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TEMSA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0C0C6B7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574CD49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D9C74D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TEMSA FRDC-A1L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63C030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E3E503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985B0A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TEMSA KA1D-1L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58D5D44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00912C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5797F0F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TEMSA LD13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B0453A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7F1504A9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2722BE5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lastRenderedPageBreak/>
              <w:t>TEMSA MARATON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7AED5CF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51BFE5A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460D4C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TEMSA MD C9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71CFF39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Pr="004D2564" w:rsidR="00F07198" w:rsidTr="378AF86A" w14:paraId="0A02C456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49D9375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TEMSA SAFARI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2D2BF27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13</w:t>
            </w:r>
          </w:p>
        </w:tc>
      </w:tr>
      <w:tr w:rsidRPr="004D2564" w:rsidR="00F07198" w:rsidTr="378AF86A" w14:paraId="3E3C92C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732D4A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VAN HOOL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6416155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27183E8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4D89C2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VAN HOOL T916 ACRON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74EBBAF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</w:tr>
      <w:tr w:rsidRPr="004D2564" w:rsidR="00F07198" w:rsidTr="378AF86A" w14:paraId="48894F25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27DE28D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VANHOOL T915 ATLINO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0D14D2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0DA50A0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6AE1BF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VDL FUTURA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70732D7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776CF1DB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0F7F4F1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VOLKSWAGEN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220A124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39A14B9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29874F4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VOLKSWAGEN CARAVELLE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46F82B4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1A1FC9E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7BDE936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VOLKSWAGEN CRAFTER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24CAFB8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</w:tr>
      <w:tr w:rsidRPr="004D2564" w:rsidR="00F07198" w:rsidTr="378AF86A" w14:paraId="1FCF14EA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091595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VOLKSWAGEN TRANSPORTER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731C4D5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17</w:t>
            </w:r>
          </w:p>
        </w:tc>
      </w:tr>
      <w:tr w:rsidRPr="004D2564" w:rsidR="00F07198" w:rsidTr="378AF86A" w14:paraId="14954DD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66620B7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VOLVO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A5F498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349B540F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3ED8CE2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VOLVO 9700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1E68C6B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4E7AA252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45F4A28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VOLVO BARBI MAESTRO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50C288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429635F7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51B20C3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YUTONG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368C61F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</w:tr>
      <w:tr w:rsidRPr="004D2564" w:rsidR="00F07198" w:rsidTr="378AF86A" w14:paraId="1FB8F5D0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17A10F49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YUTONG IC12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18D4331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37B72941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noWrap/>
            <w:vAlign w:val="bottom"/>
            <w:hideMark/>
          </w:tcPr>
          <w:p w:rsidRPr="004D2564" w:rsidR="00F07198" w:rsidP="001C13A2" w:rsidRDefault="00F07198" w14:paraId="15BAFB1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YUTONG ZK6121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noWrap/>
            <w:hideMark/>
          </w:tcPr>
          <w:p w:rsidRPr="004D2564" w:rsidR="00F07198" w:rsidP="378AF86A" w:rsidRDefault="75DA9CC6" w14:paraId="413F629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  <w:tr w:rsidRPr="004D2564" w:rsidR="00F07198" w:rsidTr="378AF86A" w14:paraId="20E50F7D" w14:textId="77777777">
        <w:trPr>
          <w:trHeight w:val="300"/>
        </w:trPr>
        <w:tc>
          <w:tcPr>
            <w:tcW w:w="3140" w:type="dxa"/>
            <w:tcBorders>
              <w:top w:val="single" w:color="8EA9DB" w:sz="4" w:space="0"/>
              <w:left w:val="single" w:color="8EA9DB" w:sz="4" w:space="0"/>
              <w:bottom w:val="single" w:color="8EA9DB" w:sz="4" w:space="0"/>
              <w:right w:val="nil"/>
            </w:tcBorders>
            <w:shd w:val="clear" w:color="auto" w:fill="D9E1F2"/>
            <w:noWrap/>
            <w:vAlign w:val="bottom"/>
            <w:hideMark/>
          </w:tcPr>
          <w:p w:rsidRPr="004D2564" w:rsidR="00F07198" w:rsidP="001C13A2" w:rsidRDefault="00F07198" w14:paraId="08B684F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YUTONG ZK6938</w:t>
            </w:r>
          </w:p>
        </w:tc>
        <w:tc>
          <w:tcPr>
            <w:tcW w:w="2260" w:type="dxa"/>
            <w:tcBorders>
              <w:top w:val="single" w:color="8EA9DB" w:sz="4" w:space="0"/>
              <w:left w:val="nil"/>
              <w:bottom w:val="single" w:color="8EA9DB" w:sz="4" w:space="0"/>
              <w:right w:val="single" w:color="8EA9DB" w:sz="4" w:space="0"/>
            </w:tcBorders>
            <w:shd w:val="clear" w:color="auto" w:fill="D9E1F2"/>
            <w:noWrap/>
            <w:hideMark/>
          </w:tcPr>
          <w:p w:rsidRPr="004D2564" w:rsidR="00F07198" w:rsidP="378AF86A" w:rsidRDefault="75DA9CC6" w14:paraId="5D18F11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</w:pPr>
            <w:r w:rsidRPr="004D2564">
              <w:rPr>
                <w:rFonts w:ascii="Calibri" w:hAnsi="Calibri" w:eastAsia="Times New Roman" w:cs="Calibri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</w:tr>
    </w:tbl>
    <w:p w:rsidRPr="00BB076B" w:rsidR="00F07198" w:rsidP="00F07198" w:rsidRDefault="00F07198" w14:paraId="0E9000FC" w14:textId="77777777">
      <w:pPr>
        <w:pStyle w:val="ListParagraph"/>
        <w:jc w:val="both"/>
      </w:pPr>
    </w:p>
    <w:p w:rsidRPr="00273735" w:rsidR="00C22450" w:rsidP="00273735" w:rsidRDefault="00C22450" w14:paraId="3B5ADFB5" w14:textId="27D1D3E2">
      <w:pPr>
        <w:rPr>
          <w:rFonts w:eastAsiaTheme="majorEastAsia" w:cstheme="majorBidi"/>
          <w:color w:val="2F5496" w:themeColor="accent1" w:themeShade="BF"/>
          <w:sz w:val="32"/>
          <w:szCs w:val="26"/>
        </w:rPr>
      </w:pPr>
    </w:p>
    <w:sectPr w:rsidRPr="00273735" w:rsidR="00C22450" w:rsidSect="003F3580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418" w:right="1134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153632" w:rsidR="0046079C" w:rsidP="00D563ED" w:rsidRDefault="0046079C" w14:paraId="7BC3FBD9" w14:textId="77777777">
      <w:pPr>
        <w:spacing w:after="0" w:line="240" w:lineRule="auto"/>
      </w:pPr>
      <w:r w:rsidRPr="00153632">
        <w:separator/>
      </w:r>
    </w:p>
  </w:endnote>
  <w:endnote w:type="continuationSeparator" w:id="0">
    <w:p w:rsidRPr="00153632" w:rsidR="0046079C" w:rsidP="00D563ED" w:rsidRDefault="0046079C" w14:paraId="5F4DC5F6" w14:textId="77777777">
      <w:pPr>
        <w:spacing w:after="0" w:line="240" w:lineRule="auto"/>
      </w:pPr>
      <w:r w:rsidRPr="001536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JFon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78AF86A" w:rsidTr="378AF86A" w14:paraId="4DD09EEB" w14:textId="77777777">
      <w:trPr>
        <w:trHeight w:val="300"/>
      </w:trPr>
      <w:tc>
        <w:tcPr>
          <w:tcW w:w="3115" w:type="dxa"/>
        </w:tcPr>
        <w:p w:rsidR="378AF86A" w:rsidP="378AF86A" w:rsidRDefault="378AF86A" w14:paraId="08EBB324" w14:textId="7120D6F4">
          <w:pPr>
            <w:pStyle w:val="Header"/>
            <w:ind w:left="-115"/>
          </w:pPr>
        </w:p>
      </w:tc>
      <w:tc>
        <w:tcPr>
          <w:tcW w:w="3115" w:type="dxa"/>
        </w:tcPr>
        <w:p w:rsidR="378AF86A" w:rsidP="378AF86A" w:rsidRDefault="378AF86A" w14:paraId="44627499" w14:textId="53D8B469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61434">
            <w:rPr>
              <w:noProof/>
            </w:rPr>
            <w:t>2</w:t>
          </w:r>
          <w:r>
            <w:fldChar w:fldCharType="end"/>
          </w:r>
        </w:p>
      </w:tc>
      <w:tc>
        <w:tcPr>
          <w:tcW w:w="3115" w:type="dxa"/>
        </w:tcPr>
        <w:p w:rsidR="378AF86A" w:rsidP="378AF86A" w:rsidRDefault="378AF86A" w14:paraId="20F9AA31" w14:textId="1B1382A4">
          <w:pPr>
            <w:pStyle w:val="Header"/>
            <w:ind w:right="-115"/>
            <w:jc w:val="right"/>
          </w:pPr>
        </w:p>
      </w:tc>
    </w:tr>
  </w:tbl>
  <w:p w:rsidR="378AF86A" w:rsidP="378AF86A" w:rsidRDefault="378AF86A" w14:paraId="6DA77773" w14:textId="0EEECF74">
    <w:pPr>
      <w:pStyle w:val="Footer"/>
    </w:pPr>
    <w:r>
      <w:t>Verzija dokumenta: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78AF86A" w:rsidTr="378AF86A" w14:paraId="5D5F7B85" w14:textId="77777777">
      <w:trPr>
        <w:trHeight w:val="300"/>
      </w:trPr>
      <w:tc>
        <w:tcPr>
          <w:tcW w:w="3115" w:type="dxa"/>
        </w:tcPr>
        <w:p w:rsidR="378AF86A" w:rsidP="378AF86A" w:rsidRDefault="378AF86A" w14:paraId="767B94F2" w14:textId="0C9BCEE7">
          <w:pPr>
            <w:pStyle w:val="Header"/>
            <w:ind w:left="-115"/>
          </w:pPr>
        </w:p>
      </w:tc>
      <w:tc>
        <w:tcPr>
          <w:tcW w:w="3115" w:type="dxa"/>
        </w:tcPr>
        <w:p w:rsidR="378AF86A" w:rsidP="378AF86A" w:rsidRDefault="378AF86A" w14:paraId="0E954AA1" w14:textId="78E1B102">
          <w:pPr>
            <w:pStyle w:val="Header"/>
            <w:jc w:val="center"/>
          </w:pPr>
        </w:p>
      </w:tc>
      <w:tc>
        <w:tcPr>
          <w:tcW w:w="3115" w:type="dxa"/>
        </w:tcPr>
        <w:p w:rsidR="378AF86A" w:rsidP="378AF86A" w:rsidRDefault="378AF86A" w14:paraId="453C85C4" w14:textId="47311C6F">
          <w:pPr>
            <w:pStyle w:val="Header"/>
            <w:ind w:right="-115"/>
            <w:jc w:val="right"/>
          </w:pPr>
        </w:p>
      </w:tc>
    </w:tr>
  </w:tbl>
  <w:p w:rsidR="378AF86A" w:rsidP="378AF86A" w:rsidRDefault="378AF86A" w14:paraId="1D4A6D57" w14:textId="3BA8C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153632" w:rsidR="0046079C" w:rsidP="00D563ED" w:rsidRDefault="0046079C" w14:paraId="2C1F20BE" w14:textId="77777777">
      <w:pPr>
        <w:spacing w:after="0" w:line="240" w:lineRule="auto"/>
      </w:pPr>
      <w:r w:rsidRPr="00153632">
        <w:separator/>
      </w:r>
    </w:p>
  </w:footnote>
  <w:footnote w:type="continuationSeparator" w:id="0">
    <w:p w:rsidRPr="00153632" w:rsidR="0046079C" w:rsidP="00D563ED" w:rsidRDefault="0046079C" w14:paraId="1AF9B39F" w14:textId="77777777">
      <w:pPr>
        <w:spacing w:after="0" w:line="240" w:lineRule="auto"/>
      </w:pPr>
      <w:r w:rsidRPr="001536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5DBA" w:rsidP="00DB70AD" w:rsidRDefault="00DB70AD" w14:paraId="2FB3FADC" w14:textId="53EA7059">
    <w:pPr>
      <w:pStyle w:val="Header"/>
    </w:pPr>
    <w:r w:rsidRPr="00DB70AD">
      <w:t>IJPP_RFP_Priloga2_DodatniPodatki_1.0_Slo</w:t>
    </w:r>
  </w:p>
  <w:p w:rsidR="00261434" w:rsidP="00DB5DBA" w:rsidRDefault="00261434" w14:paraId="3CBAF5EF" w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D01070" w:rsidR="00D01070" w:rsidP="00D01070" w:rsidRDefault="003F3580" w14:paraId="3A8FB4C2" w14:textId="4FE75747">
    <w:pPr>
      <w:pStyle w:val="Header"/>
      <w:jc w:val="right"/>
    </w:pPr>
    <w:r w:rsidR="6AC70053">
      <w:drawing>
        <wp:inline wp14:editId="18921106" wp14:anchorId="34211AAE">
          <wp:extent cx="5943600" cy="476250"/>
          <wp:effectExtent l="0" t="0" r="0" b="0"/>
          <wp:docPr id="1637261322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637261322" name="Picture 1637261322"/>
                  <pic:cNvPicPr/>
                </pic:nvPicPr>
                <pic:blipFill>
                  <a:blip xmlns:r="http://schemas.openxmlformats.org/officeDocument/2006/relationships" r:embed="rId902929047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7A5C"/>
    <w:multiLevelType w:val="multilevel"/>
    <w:tmpl w:val="C14AE1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0A312CF9"/>
    <w:multiLevelType w:val="multilevel"/>
    <w:tmpl w:val="EC1EFC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A336E05"/>
    <w:multiLevelType w:val="multilevel"/>
    <w:tmpl w:val="13389F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ACE43BE"/>
    <w:multiLevelType w:val="multilevel"/>
    <w:tmpl w:val="49FCA8F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15103A30"/>
    <w:multiLevelType w:val="multilevel"/>
    <w:tmpl w:val="E75EC7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1841C7"/>
    <w:multiLevelType w:val="multilevel"/>
    <w:tmpl w:val="619614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B664CAF"/>
    <w:multiLevelType w:val="hybridMultilevel"/>
    <w:tmpl w:val="16B47BD6"/>
    <w:lvl w:ilvl="0" w:tplc="E8E096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67983"/>
    <w:multiLevelType w:val="multilevel"/>
    <w:tmpl w:val="E1AC0A9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23D55411"/>
    <w:multiLevelType w:val="hybridMultilevel"/>
    <w:tmpl w:val="B1689326"/>
    <w:lvl w:ilvl="0" w:tplc="8ACEA3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61055"/>
    <w:multiLevelType w:val="multilevel"/>
    <w:tmpl w:val="5FCA3B6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35C328D2"/>
    <w:multiLevelType w:val="multilevel"/>
    <w:tmpl w:val="64EE5E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74C1AAD"/>
    <w:multiLevelType w:val="multilevel"/>
    <w:tmpl w:val="2B06FF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84313AA"/>
    <w:multiLevelType w:val="multilevel"/>
    <w:tmpl w:val="3DC2910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3A8241D4"/>
    <w:multiLevelType w:val="multilevel"/>
    <w:tmpl w:val="490A55C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E6E4016"/>
    <w:multiLevelType w:val="multilevel"/>
    <w:tmpl w:val="8314291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F2E7BC6"/>
    <w:multiLevelType w:val="multilevel"/>
    <w:tmpl w:val="4C1650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45326141"/>
    <w:multiLevelType w:val="multilevel"/>
    <w:tmpl w:val="7C8A5AA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7" w15:restartNumberingAfterBreak="0">
    <w:nsid w:val="468E7428"/>
    <w:multiLevelType w:val="multilevel"/>
    <w:tmpl w:val="ED96418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 w15:restartNumberingAfterBreak="0">
    <w:nsid w:val="474A241F"/>
    <w:multiLevelType w:val="multilevel"/>
    <w:tmpl w:val="C682E2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4977125E"/>
    <w:multiLevelType w:val="multilevel"/>
    <w:tmpl w:val="A590F8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EA39F1"/>
    <w:multiLevelType w:val="multilevel"/>
    <w:tmpl w:val="03C28E7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 w15:restartNumberingAfterBreak="0">
    <w:nsid w:val="51DF2234"/>
    <w:multiLevelType w:val="multilevel"/>
    <w:tmpl w:val="CDF273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5209730A"/>
    <w:multiLevelType w:val="multilevel"/>
    <w:tmpl w:val="325440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57DC69C3"/>
    <w:multiLevelType w:val="multilevel"/>
    <w:tmpl w:val="77AEC8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594C0312"/>
    <w:multiLevelType w:val="multilevel"/>
    <w:tmpl w:val="DCC8725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5972322B"/>
    <w:multiLevelType w:val="multilevel"/>
    <w:tmpl w:val="B3569C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B45219B"/>
    <w:multiLevelType w:val="multilevel"/>
    <w:tmpl w:val="CD98D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27" w15:restartNumberingAfterBreak="0">
    <w:nsid w:val="5BD95E24"/>
    <w:multiLevelType w:val="multilevel"/>
    <w:tmpl w:val="CF2A1A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D0C5945"/>
    <w:multiLevelType w:val="hybridMultilevel"/>
    <w:tmpl w:val="FCB0A5C4"/>
    <w:lvl w:ilvl="0" w:tplc="82928C20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82E49"/>
    <w:multiLevelType w:val="multilevel"/>
    <w:tmpl w:val="BB9E33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622F748E"/>
    <w:multiLevelType w:val="multilevel"/>
    <w:tmpl w:val="8AF433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82B0C9F"/>
    <w:multiLevelType w:val="multilevel"/>
    <w:tmpl w:val="E6E8F0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83A4A60"/>
    <w:multiLevelType w:val="multilevel"/>
    <w:tmpl w:val="11D811B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68857C1E"/>
    <w:multiLevelType w:val="hybridMultilevel"/>
    <w:tmpl w:val="99061822"/>
    <w:lvl w:ilvl="0" w:tplc="2EAE241E">
      <w:start w:val="1"/>
      <w:numFmt w:val="ordinal"/>
      <w:lvlText w:val="%11.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45731"/>
    <w:multiLevelType w:val="multilevel"/>
    <w:tmpl w:val="707E2B7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5" w15:restartNumberingAfterBreak="0">
    <w:nsid w:val="7253315B"/>
    <w:multiLevelType w:val="multilevel"/>
    <w:tmpl w:val="13260B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2711C9A"/>
    <w:multiLevelType w:val="multilevel"/>
    <w:tmpl w:val="CC845C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6F7381A"/>
    <w:multiLevelType w:val="multilevel"/>
    <w:tmpl w:val="EA10069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0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7467ED6"/>
    <w:multiLevelType w:val="multilevel"/>
    <w:tmpl w:val="398E77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7E9E5696"/>
    <w:multiLevelType w:val="multilevel"/>
    <w:tmpl w:val="F5460C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315576678">
    <w:abstractNumId w:val="35"/>
  </w:num>
  <w:num w:numId="2" w16cid:durableId="1978532040">
    <w:abstractNumId w:val="8"/>
  </w:num>
  <w:num w:numId="3" w16cid:durableId="1017315351">
    <w:abstractNumId w:val="6"/>
  </w:num>
  <w:num w:numId="4" w16cid:durableId="938370183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a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5" w16cid:durableId="5137502">
    <w:abstractNumId w:val="33"/>
    <w:lvlOverride w:ilvl="0">
      <w:lvl w:ilvl="0" w:tplc="2EAE241E">
        <w:start w:val="1"/>
        <w:numFmt w:val="lowerLetter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240019">
        <w:start w:val="1"/>
        <w:numFmt w:val="none"/>
        <w:lvlText w:val="b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6" w16cid:durableId="271210216">
    <w:abstractNumId w:val="28"/>
  </w:num>
  <w:num w:numId="7" w16cid:durableId="1806511363">
    <w:abstractNumId w:val="20"/>
  </w:num>
  <w:num w:numId="8" w16cid:durableId="224876230">
    <w:abstractNumId w:val="3"/>
  </w:num>
  <w:num w:numId="9" w16cid:durableId="315837498">
    <w:abstractNumId w:val="34"/>
  </w:num>
  <w:num w:numId="10" w16cid:durableId="2080207276">
    <w:abstractNumId w:val="29"/>
  </w:num>
  <w:num w:numId="11" w16cid:durableId="268775721">
    <w:abstractNumId w:val="9"/>
  </w:num>
  <w:num w:numId="12" w16cid:durableId="1846360235">
    <w:abstractNumId w:val="13"/>
  </w:num>
  <w:num w:numId="13" w16cid:durableId="22827789">
    <w:abstractNumId w:val="5"/>
  </w:num>
  <w:num w:numId="14" w16cid:durableId="1555967809">
    <w:abstractNumId w:val="2"/>
  </w:num>
  <w:num w:numId="15" w16cid:durableId="652105670">
    <w:abstractNumId w:val="18"/>
  </w:num>
  <w:num w:numId="16" w16cid:durableId="866523620">
    <w:abstractNumId w:val="1"/>
  </w:num>
  <w:num w:numId="17" w16cid:durableId="1263420287">
    <w:abstractNumId w:val="4"/>
  </w:num>
  <w:num w:numId="18" w16cid:durableId="2001812065">
    <w:abstractNumId w:val="39"/>
  </w:num>
  <w:num w:numId="19" w16cid:durableId="286398462">
    <w:abstractNumId w:val="32"/>
  </w:num>
  <w:num w:numId="20" w16cid:durableId="1470896648">
    <w:abstractNumId w:val="31"/>
  </w:num>
  <w:num w:numId="21" w16cid:durableId="216430196">
    <w:abstractNumId w:val="26"/>
  </w:num>
  <w:num w:numId="22" w16cid:durableId="163597907">
    <w:abstractNumId w:val="38"/>
  </w:num>
  <w:num w:numId="23" w16cid:durableId="1652979816">
    <w:abstractNumId w:val="10"/>
  </w:num>
  <w:num w:numId="24" w16cid:durableId="2100441424">
    <w:abstractNumId w:val="37"/>
  </w:num>
  <w:num w:numId="25" w16cid:durableId="751853344">
    <w:abstractNumId w:val="12"/>
  </w:num>
  <w:num w:numId="26" w16cid:durableId="940720303">
    <w:abstractNumId w:val="25"/>
  </w:num>
  <w:num w:numId="27" w16cid:durableId="1942488310">
    <w:abstractNumId w:val="30"/>
  </w:num>
  <w:num w:numId="28" w16cid:durableId="2043287455">
    <w:abstractNumId w:val="36"/>
  </w:num>
  <w:num w:numId="29" w16cid:durableId="834952529">
    <w:abstractNumId w:val="17"/>
  </w:num>
  <w:num w:numId="30" w16cid:durableId="149685162">
    <w:abstractNumId w:val="14"/>
  </w:num>
  <w:num w:numId="31" w16cid:durableId="420102632">
    <w:abstractNumId w:val="7"/>
  </w:num>
  <w:num w:numId="32" w16cid:durableId="2004694967">
    <w:abstractNumId w:val="21"/>
  </w:num>
  <w:num w:numId="33" w16cid:durableId="59527834">
    <w:abstractNumId w:val="27"/>
  </w:num>
  <w:num w:numId="34" w16cid:durableId="1640761781">
    <w:abstractNumId w:val="23"/>
  </w:num>
  <w:num w:numId="35" w16cid:durableId="70811258">
    <w:abstractNumId w:val="15"/>
  </w:num>
  <w:num w:numId="36" w16cid:durableId="2118140412">
    <w:abstractNumId w:val="0"/>
  </w:num>
  <w:num w:numId="37" w16cid:durableId="2105224653">
    <w:abstractNumId w:val="11"/>
  </w:num>
  <w:num w:numId="38" w16cid:durableId="714355462">
    <w:abstractNumId w:val="16"/>
  </w:num>
  <w:num w:numId="39" w16cid:durableId="2144541441">
    <w:abstractNumId w:val="24"/>
  </w:num>
  <w:num w:numId="40" w16cid:durableId="1178037846">
    <w:abstractNumId w:val="22"/>
  </w:num>
  <w:num w:numId="41" w16cid:durableId="674383184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3B"/>
    <w:rsid w:val="000070F0"/>
    <w:rsid w:val="00007A1E"/>
    <w:rsid w:val="000108BD"/>
    <w:rsid w:val="00011748"/>
    <w:rsid w:val="00011E89"/>
    <w:rsid w:val="000207CD"/>
    <w:rsid w:val="00021CC8"/>
    <w:rsid w:val="0002446C"/>
    <w:rsid w:val="00030C9B"/>
    <w:rsid w:val="00033BFD"/>
    <w:rsid w:val="00033D7F"/>
    <w:rsid w:val="00034B80"/>
    <w:rsid w:val="00037372"/>
    <w:rsid w:val="00041D8E"/>
    <w:rsid w:val="000441D3"/>
    <w:rsid w:val="000456D3"/>
    <w:rsid w:val="00045D6E"/>
    <w:rsid w:val="00056B26"/>
    <w:rsid w:val="00061068"/>
    <w:rsid w:val="00064A05"/>
    <w:rsid w:val="00065629"/>
    <w:rsid w:val="00065C69"/>
    <w:rsid w:val="00070477"/>
    <w:rsid w:val="00071CBC"/>
    <w:rsid w:val="00074809"/>
    <w:rsid w:val="000807D7"/>
    <w:rsid w:val="00083686"/>
    <w:rsid w:val="00083CF4"/>
    <w:rsid w:val="0008729D"/>
    <w:rsid w:val="000877F6"/>
    <w:rsid w:val="00087FB6"/>
    <w:rsid w:val="00090279"/>
    <w:rsid w:val="00091FBA"/>
    <w:rsid w:val="00097508"/>
    <w:rsid w:val="000A336D"/>
    <w:rsid w:val="000A344C"/>
    <w:rsid w:val="000A3A9F"/>
    <w:rsid w:val="000A3C14"/>
    <w:rsid w:val="000A5200"/>
    <w:rsid w:val="000B7499"/>
    <w:rsid w:val="000B7CF1"/>
    <w:rsid w:val="000C1515"/>
    <w:rsid w:val="000C40A3"/>
    <w:rsid w:val="000D0953"/>
    <w:rsid w:val="000E0F6D"/>
    <w:rsid w:val="000E6700"/>
    <w:rsid w:val="000E6CBB"/>
    <w:rsid w:val="0010425E"/>
    <w:rsid w:val="001109CF"/>
    <w:rsid w:val="00112379"/>
    <w:rsid w:val="00113C7D"/>
    <w:rsid w:val="001159A8"/>
    <w:rsid w:val="00116126"/>
    <w:rsid w:val="00120607"/>
    <w:rsid w:val="00121777"/>
    <w:rsid w:val="0013061A"/>
    <w:rsid w:val="001319A6"/>
    <w:rsid w:val="001327FC"/>
    <w:rsid w:val="00135A8E"/>
    <w:rsid w:val="00135E83"/>
    <w:rsid w:val="00137C87"/>
    <w:rsid w:val="001406DF"/>
    <w:rsid w:val="00140BE7"/>
    <w:rsid w:val="00141680"/>
    <w:rsid w:val="00144E5A"/>
    <w:rsid w:val="00153632"/>
    <w:rsid w:val="00155585"/>
    <w:rsid w:val="00162B79"/>
    <w:rsid w:val="00170735"/>
    <w:rsid w:val="001731DF"/>
    <w:rsid w:val="00173B05"/>
    <w:rsid w:val="00173EAB"/>
    <w:rsid w:val="001818C3"/>
    <w:rsid w:val="00183DB6"/>
    <w:rsid w:val="0019053B"/>
    <w:rsid w:val="0019284F"/>
    <w:rsid w:val="00193A7B"/>
    <w:rsid w:val="001945EC"/>
    <w:rsid w:val="00197EBF"/>
    <w:rsid w:val="001A163B"/>
    <w:rsid w:val="001A718D"/>
    <w:rsid w:val="001B0D28"/>
    <w:rsid w:val="001C01C2"/>
    <w:rsid w:val="001C08D7"/>
    <w:rsid w:val="001C438B"/>
    <w:rsid w:val="001C43DD"/>
    <w:rsid w:val="001C6B37"/>
    <w:rsid w:val="001D2865"/>
    <w:rsid w:val="001D31A2"/>
    <w:rsid w:val="001D433B"/>
    <w:rsid w:val="001D70BD"/>
    <w:rsid w:val="001E1CD9"/>
    <w:rsid w:val="001E4F50"/>
    <w:rsid w:val="001E7610"/>
    <w:rsid w:val="001F1969"/>
    <w:rsid w:val="001F31AA"/>
    <w:rsid w:val="001F7BA7"/>
    <w:rsid w:val="00202903"/>
    <w:rsid w:val="002031B2"/>
    <w:rsid w:val="002047CB"/>
    <w:rsid w:val="00204963"/>
    <w:rsid w:val="00212C46"/>
    <w:rsid w:val="002154FD"/>
    <w:rsid w:val="0021727D"/>
    <w:rsid w:val="0022518A"/>
    <w:rsid w:val="002345C8"/>
    <w:rsid w:val="002433DD"/>
    <w:rsid w:val="002448A1"/>
    <w:rsid w:val="002449A3"/>
    <w:rsid w:val="00246377"/>
    <w:rsid w:val="002574F9"/>
    <w:rsid w:val="00261434"/>
    <w:rsid w:val="00262B88"/>
    <w:rsid w:val="00263CCC"/>
    <w:rsid w:val="00267848"/>
    <w:rsid w:val="00273735"/>
    <w:rsid w:val="00277242"/>
    <w:rsid w:val="0028352D"/>
    <w:rsid w:val="00283CD1"/>
    <w:rsid w:val="002855CB"/>
    <w:rsid w:val="002859DE"/>
    <w:rsid w:val="002915D9"/>
    <w:rsid w:val="00291802"/>
    <w:rsid w:val="00293049"/>
    <w:rsid w:val="0029643B"/>
    <w:rsid w:val="002974A6"/>
    <w:rsid w:val="00297E4E"/>
    <w:rsid w:val="002A05CD"/>
    <w:rsid w:val="002A3831"/>
    <w:rsid w:val="002A553D"/>
    <w:rsid w:val="002B07E5"/>
    <w:rsid w:val="002B1057"/>
    <w:rsid w:val="002B125E"/>
    <w:rsid w:val="002B1C50"/>
    <w:rsid w:val="002B57CF"/>
    <w:rsid w:val="002B6810"/>
    <w:rsid w:val="002C0A7B"/>
    <w:rsid w:val="002D215A"/>
    <w:rsid w:val="002D24FE"/>
    <w:rsid w:val="002E3314"/>
    <w:rsid w:val="002E578E"/>
    <w:rsid w:val="002F324D"/>
    <w:rsid w:val="002F5CD0"/>
    <w:rsid w:val="00300515"/>
    <w:rsid w:val="00305500"/>
    <w:rsid w:val="00306BC5"/>
    <w:rsid w:val="003074AD"/>
    <w:rsid w:val="00314EF1"/>
    <w:rsid w:val="0031669B"/>
    <w:rsid w:val="003170C7"/>
    <w:rsid w:val="00320FD5"/>
    <w:rsid w:val="00323668"/>
    <w:rsid w:val="0033154C"/>
    <w:rsid w:val="00340DBD"/>
    <w:rsid w:val="00341513"/>
    <w:rsid w:val="0034152D"/>
    <w:rsid w:val="00341B39"/>
    <w:rsid w:val="003459B4"/>
    <w:rsid w:val="00346788"/>
    <w:rsid w:val="0034786F"/>
    <w:rsid w:val="00357F7F"/>
    <w:rsid w:val="003600FA"/>
    <w:rsid w:val="00360AAE"/>
    <w:rsid w:val="00363980"/>
    <w:rsid w:val="00363D20"/>
    <w:rsid w:val="0037631A"/>
    <w:rsid w:val="003808BB"/>
    <w:rsid w:val="00380DBE"/>
    <w:rsid w:val="00382CC5"/>
    <w:rsid w:val="00387091"/>
    <w:rsid w:val="00397405"/>
    <w:rsid w:val="003A3C40"/>
    <w:rsid w:val="003A5627"/>
    <w:rsid w:val="003B0665"/>
    <w:rsid w:val="003B5002"/>
    <w:rsid w:val="003B6472"/>
    <w:rsid w:val="003C3B34"/>
    <w:rsid w:val="003C5FB5"/>
    <w:rsid w:val="003C6960"/>
    <w:rsid w:val="003D199F"/>
    <w:rsid w:val="003D2326"/>
    <w:rsid w:val="003D5EEC"/>
    <w:rsid w:val="003E4D27"/>
    <w:rsid w:val="003E76E0"/>
    <w:rsid w:val="003F008C"/>
    <w:rsid w:val="003F0625"/>
    <w:rsid w:val="003F09C8"/>
    <w:rsid w:val="003F2391"/>
    <w:rsid w:val="003F2F27"/>
    <w:rsid w:val="003F3580"/>
    <w:rsid w:val="003F3869"/>
    <w:rsid w:val="003F4F0C"/>
    <w:rsid w:val="00400214"/>
    <w:rsid w:val="00415814"/>
    <w:rsid w:val="00417864"/>
    <w:rsid w:val="00417C4A"/>
    <w:rsid w:val="004203B3"/>
    <w:rsid w:val="0042599F"/>
    <w:rsid w:val="00431ADE"/>
    <w:rsid w:val="00431E41"/>
    <w:rsid w:val="004329C5"/>
    <w:rsid w:val="00435FEC"/>
    <w:rsid w:val="00442CC1"/>
    <w:rsid w:val="00451977"/>
    <w:rsid w:val="00451AD2"/>
    <w:rsid w:val="004531C6"/>
    <w:rsid w:val="0045505F"/>
    <w:rsid w:val="004566F2"/>
    <w:rsid w:val="00457947"/>
    <w:rsid w:val="00457F59"/>
    <w:rsid w:val="004601DC"/>
    <w:rsid w:val="0046079C"/>
    <w:rsid w:val="00460CF8"/>
    <w:rsid w:val="00461FCD"/>
    <w:rsid w:val="00462EEC"/>
    <w:rsid w:val="0046574A"/>
    <w:rsid w:val="00465835"/>
    <w:rsid w:val="00471481"/>
    <w:rsid w:val="00473FEF"/>
    <w:rsid w:val="004747BB"/>
    <w:rsid w:val="00477927"/>
    <w:rsid w:val="00485D31"/>
    <w:rsid w:val="00492D6B"/>
    <w:rsid w:val="00494B6B"/>
    <w:rsid w:val="00494CA9"/>
    <w:rsid w:val="004A1274"/>
    <w:rsid w:val="004A14FA"/>
    <w:rsid w:val="004A33FF"/>
    <w:rsid w:val="004A7159"/>
    <w:rsid w:val="004A790E"/>
    <w:rsid w:val="004B0222"/>
    <w:rsid w:val="004B2877"/>
    <w:rsid w:val="004B2C68"/>
    <w:rsid w:val="004B4F36"/>
    <w:rsid w:val="004B64A4"/>
    <w:rsid w:val="004C119D"/>
    <w:rsid w:val="004C2C0D"/>
    <w:rsid w:val="004C3394"/>
    <w:rsid w:val="004C5572"/>
    <w:rsid w:val="004D21AC"/>
    <w:rsid w:val="004D315B"/>
    <w:rsid w:val="004D47AD"/>
    <w:rsid w:val="004D7373"/>
    <w:rsid w:val="004D7DD5"/>
    <w:rsid w:val="004E0E79"/>
    <w:rsid w:val="004E3572"/>
    <w:rsid w:val="004F1D49"/>
    <w:rsid w:val="00500382"/>
    <w:rsid w:val="00502591"/>
    <w:rsid w:val="00504400"/>
    <w:rsid w:val="0050496D"/>
    <w:rsid w:val="005133DB"/>
    <w:rsid w:val="00513E6B"/>
    <w:rsid w:val="005147AD"/>
    <w:rsid w:val="00514AB1"/>
    <w:rsid w:val="0051525D"/>
    <w:rsid w:val="00517D49"/>
    <w:rsid w:val="005209B8"/>
    <w:rsid w:val="00522439"/>
    <w:rsid w:val="00524F18"/>
    <w:rsid w:val="005348AB"/>
    <w:rsid w:val="0053554F"/>
    <w:rsid w:val="00537A51"/>
    <w:rsid w:val="0054108C"/>
    <w:rsid w:val="00542470"/>
    <w:rsid w:val="005424D3"/>
    <w:rsid w:val="00542748"/>
    <w:rsid w:val="0054634E"/>
    <w:rsid w:val="00551F29"/>
    <w:rsid w:val="005558F7"/>
    <w:rsid w:val="00564008"/>
    <w:rsid w:val="00570227"/>
    <w:rsid w:val="0057237B"/>
    <w:rsid w:val="00575FD7"/>
    <w:rsid w:val="00583F02"/>
    <w:rsid w:val="0059448F"/>
    <w:rsid w:val="005948BE"/>
    <w:rsid w:val="00595877"/>
    <w:rsid w:val="005A6709"/>
    <w:rsid w:val="005B0397"/>
    <w:rsid w:val="005B3966"/>
    <w:rsid w:val="005B3A96"/>
    <w:rsid w:val="005B4A5A"/>
    <w:rsid w:val="005B65E5"/>
    <w:rsid w:val="005B7F37"/>
    <w:rsid w:val="005C08EA"/>
    <w:rsid w:val="005C10C7"/>
    <w:rsid w:val="005C2477"/>
    <w:rsid w:val="005C4BB2"/>
    <w:rsid w:val="005C5339"/>
    <w:rsid w:val="005D21E9"/>
    <w:rsid w:val="005E32B7"/>
    <w:rsid w:val="005E5A77"/>
    <w:rsid w:val="005F11B1"/>
    <w:rsid w:val="005F193E"/>
    <w:rsid w:val="005F38EB"/>
    <w:rsid w:val="005F5A32"/>
    <w:rsid w:val="006024F3"/>
    <w:rsid w:val="00602778"/>
    <w:rsid w:val="00602852"/>
    <w:rsid w:val="00602B8C"/>
    <w:rsid w:val="006039CF"/>
    <w:rsid w:val="00607159"/>
    <w:rsid w:val="006108D3"/>
    <w:rsid w:val="00613ED1"/>
    <w:rsid w:val="00620DCB"/>
    <w:rsid w:val="00622F90"/>
    <w:rsid w:val="00623576"/>
    <w:rsid w:val="00640A18"/>
    <w:rsid w:val="00644E38"/>
    <w:rsid w:val="00647D03"/>
    <w:rsid w:val="0065132D"/>
    <w:rsid w:val="00651CB9"/>
    <w:rsid w:val="00652B02"/>
    <w:rsid w:val="00656F32"/>
    <w:rsid w:val="00656F85"/>
    <w:rsid w:val="006579C9"/>
    <w:rsid w:val="0066084E"/>
    <w:rsid w:val="00664998"/>
    <w:rsid w:val="00667549"/>
    <w:rsid w:val="00670D2D"/>
    <w:rsid w:val="00672F9F"/>
    <w:rsid w:val="00676133"/>
    <w:rsid w:val="00686427"/>
    <w:rsid w:val="006876EE"/>
    <w:rsid w:val="006955D5"/>
    <w:rsid w:val="006A3EF4"/>
    <w:rsid w:val="006A67C4"/>
    <w:rsid w:val="006A6AA1"/>
    <w:rsid w:val="006A6B61"/>
    <w:rsid w:val="006B2B45"/>
    <w:rsid w:val="006B47A0"/>
    <w:rsid w:val="006B52C4"/>
    <w:rsid w:val="006C11C7"/>
    <w:rsid w:val="006C7463"/>
    <w:rsid w:val="006C7B58"/>
    <w:rsid w:val="006D12F4"/>
    <w:rsid w:val="006D3BB4"/>
    <w:rsid w:val="006D4E31"/>
    <w:rsid w:val="006D5963"/>
    <w:rsid w:val="006D6006"/>
    <w:rsid w:val="006E0DF1"/>
    <w:rsid w:val="006E4B03"/>
    <w:rsid w:val="006E74CC"/>
    <w:rsid w:val="006E78FB"/>
    <w:rsid w:val="006F5DCA"/>
    <w:rsid w:val="006F75FE"/>
    <w:rsid w:val="006F78FB"/>
    <w:rsid w:val="006F7B8B"/>
    <w:rsid w:val="00700876"/>
    <w:rsid w:val="0070125F"/>
    <w:rsid w:val="00705059"/>
    <w:rsid w:val="00707FB6"/>
    <w:rsid w:val="00711860"/>
    <w:rsid w:val="00712272"/>
    <w:rsid w:val="007173F8"/>
    <w:rsid w:val="0072674E"/>
    <w:rsid w:val="00731FB2"/>
    <w:rsid w:val="007320CE"/>
    <w:rsid w:val="007355C9"/>
    <w:rsid w:val="00735940"/>
    <w:rsid w:val="00735FDD"/>
    <w:rsid w:val="00740866"/>
    <w:rsid w:val="00747992"/>
    <w:rsid w:val="007631C5"/>
    <w:rsid w:val="007648A9"/>
    <w:rsid w:val="00767CE8"/>
    <w:rsid w:val="0077340D"/>
    <w:rsid w:val="00773794"/>
    <w:rsid w:val="0078223E"/>
    <w:rsid w:val="00784CF3"/>
    <w:rsid w:val="007926B2"/>
    <w:rsid w:val="007968B1"/>
    <w:rsid w:val="00796F44"/>
    <w:rsid w:val="007A0739"/>
    <w:rsid w:val="007A2B18"/>
    <w:rsid w:val="007A79A0"/>
    <w:rsid w:val="007B36B3"/>
    <w:rsid w:val="007C3C6B"/>
    <w:rsid w:val="007C5B8A"/>
    <w:rsid w:val="007C5CDB"/>
    <w:rsid w:val="007C5E07"/>
    <w:rsid w:val="007C6B7D"/>
    <w:rsid w:val="007D53E4"/>
    <w:rsid w:val="007D7D6E"/>
    <w:rsid w:val="007D7E85"/>
    <w:rsid w:val="007E0D7C"/>
    <w:rsid w:val="007E3C2D"/>
    <w:rsid w:val="007E5EB5"/>
    <w:rsid w:val="007E75EF"/>
    <w:rsid w:val="007E7A7D"/>
    <w:rsid w:val="007F0669"/>
    <w:rsid w:val="007F0B66"/>
    <w:rsid w:val="007F0C2D"/>
    <w:rsid w:val="007F2724"/>
    <w:rsid w:val="007F3C55"/>
    <w:rsid w:val="007F510C"/>
    <w:rsid w:val="007F6E98"/>
    <w:rsid w:val="007F72B7"/>
    <w:rsid w:val="007F7D88"/>
    <w:rsid w:val="00800A06"/>
    <w:rsid w:val="00801A8E"/>
    <w:rsid w:val="0080768B"/>
    <w:rsid w:val="008079E6"/>
    <w:rsid w:val="0081677D"/>
    <w:rsid w:val="00820D4C"/>
    <w:rsid w:val="00821763"/>
    <w:rsid w:val="00821AFD"/>
    <w:rsid w:val="008303A8"/>
    <w:rsid w:val="008338C3"/>
    <w:rsid w:val="00833C48"/>
    <w:rsid w:val="00835EAE"/>
    <w:rsid w:val="008360C9"/>
    <w:rsid w:val="00842F35"/>
    <w:rsid w:val="0086232E"/>
    <w:rsid w:val="00864E23"/>
    <w:rsid w:val="00867F84"/>
    <w:rsid w:val="00871045"/>
    <w:rsid w:val="00871334"/>
    <w:rsid w:val="00873DB4"/>
    <w:rsid w:val="008758CE"/>
    <w:rsid w:val="008773E9"/>
    <w:rsid w:val="00880290"/>
    <w:rsid w:val="00882657"/>
    <w:rsid w:val="00885F23"/>
    <w:rsid w:val="0088637B"/>
    <w:rsid w:val="00894009"/>
    <w:rsid w:val="0089450C"/>
    <w:rsid w:val="008B4888"/>
    <w:rsid w:val="008C1CDD"/>
    <w:rsid w:val="008C23D1"/>
    <w:rsid w:val="008C3000"/>
    <w:rsid w:val="008C30C4"/>
    <w:rsid w:val="008C31CA"/>
    <w:rsid w:val="008C343D"/>
    <w:rsid w:val="008C3CE7"/>
    <w:rsid w:val="008C5220"/>
    <w:rsid w:val="008C59D5"/>
    <w:rsid w:val="008D197A"/>
    <w:rsid w:val="008D30C7"/>
    <w:rsid w:val="008D30FD"/>
    <w:rsid w:val="008D3570"/>
    <w:rsid w:val="008D3EC3"/>
    <w:rsid w:val="008D42F7"/>
    <w:rsid w:val="008E1CE6"/>
    <w:rsid w:val="008E21A3"/>
    <w:rsid w:val="008E2316"/>
    <w:rsid w:val="008E6469"/>
    <w:rsid w:val="008F1D85"/>
    <w:rsid w:val="008F20E5"/>
    <w:rsid w:val="008F3603"/>
    <w:rsid w:val="008F4DEC"/>
    <w:rsid w:val="009018D4"/>
    <w:rsid w:val="0090203D"/>
    <w:rsid w:val="009037A3"/>
    <w:rsid w:val="009058A3"/>
    <w:rsid w:val="009068A2"/>
    <w:rsid w:val="0091083D"/>
    <w:rsid w:val="00911A73"/>
    <w:rsid w:val="009131FA"/>
    <w:rsid w:val="0091570F"/>
    <w:rsid w:val="00921224"/>
    <w:rsid w:val="0092350F"/>
    <w:rsid w:val="00932DD0"/>
    <w:rsid w:val="00932E0B"/>
    <w:rsid w:val="0093332B"/>
    <w:rsid w:val="00937398"/>
    <w:rsid w:val="0093777F"/>
    <w:rsid w:val="00940615"/>
    <w:rsid w:val="009409CE"/>
    <w:rsid w:val="00941604"/>
    <w:rsid w:val="00944172"/>
    <w:rsid w:val="00956263"/>
    <w:rsid w:val="00956496"/>
    <w:rsid w:val="00956EF8"/>
    <w:rsid w:val="00961F5C"/>
    <w:rsid w:val="009645CB"/>
    <w:rsid w:val="00971556"/>
    <w:rsid w:val="00972EF8"/>
    <w:rsid w:val="00973B95"/>
    <w:rsid w:val="00975BE3"/>
    <w:rsid w:val="00975E2D"/>
    <w:rsid w:val="00987CF7"/>
    <w:rsid w:val="009914AD"/>
    <w:rsid w:val="00993BDE"/>
    <w:rsid w:val="00995C6B"/>
    <w:rsid w:val="0099781B"/>
    <w:rsid w:val="009A10CE"/>
    <w:rsid w:val="009B4342"/>
    <w:rsid w:val="009B48E7"/>
    <w:rsid w:val="009B75FD"/>
    <w:rsid w:val="009B7EC1"/>
    <w:rsid w:val="009C1D62"/>
    <w:rsid w:val="009D4F15"/>
    <w:rsid w:val="009E15BD"/>
    <w:rsid w:val="009E3CD8"/>
    <w:rsid w:val="009E4092"/>
    <w:rsid w:val="009E51C7"/>
    <w:rsid w:val="009F0769"/>
    <w:rsid w:val="009F08A9"/>
    <w:rsid w:val="009F0F42"/>
    <w:rsid w:val="009F2459"/>
    <w:rsid w:val="009F3414"/>
    <w:rsid w:val="009F551E"/>
    <w:rsid w:val="009F6B05"/>
    <w:rsid w:val="00A00D9C"/>
    <w:rsid w:val="00A00E4A"/>
    <w:rsid w:val="00A015FF"/>
    <w:rsid w:val="00A02B4E"/>
    <w:rsid w:val="00A14DC3"/>
    <w:rsid w:val="00A2029E"/>
    <w:rsid w:val="00A20C3C"/>
    <w:rsid w:val="00A219AD"/>
    <w:rsid w:val="00A22D43"/>
    <w:rsid w:val="00A2322D"/>
    <w:rsid w:val="00A26739"/>
    <w:rsid w:val="00A27A5E"/>
    <w:rsid w:val="00A319F4"/>
    <w:rsid w:val="00A335D6"/>
    <w:rsid w:val="00A34E33"/>
    <w:rsid w:val="00A369BE"/>
    <w:rsid w:val="00A36C0A"/>
    <w:rsid w:val="00A410BA"/>
    <w:rsid w:val="00A4413B"/>
    <w:rsid w:val="00A46B83"/>
    <w:rsid w:val="00A55FA1"/>
    <w:rsid w:val="00A63FE6"/>
    <w:rsid w:val="00A664FE"/>
    <w:rsid w:val="00A66CD5"/>
    <w:rsid w:val="00A70F6D"/>
    <w:rsid w:val="00A75FB0"/>
    <w:rsid w:val="00A76349"/>
    <w:rsid w:val="00A808BA"/>
    <w:rsid w:val="00A832D9"/>
    <w:rsid w:val="00A83D51"/>
    <w:rsid w:val="00A8413E"/>
    <w:rsid w:val="00A853C1"/>
    <w:rsid w:val="00A868A6"/>
    <w:rsid w:val="00A905FB"/>
    <w:rsid w:val="00A9182A"/>
    <w:rsid w:val="00A92FA6"/>
    <w:rsid w:val="00A94B82"/>
    <w:rsid w:val="00A9518A"/>
    <w:rsid w:val="00A95A4E"/>
    <w:rsid w:val="00AA1924"/>
    <w:rsid w:val="00AA2A92"/>
    <w:rsid w:val="00AA41B5"/>
    <w:rsid w:val="00AA48B9"/>
    <w:rsid w:val="00AA644A"/>
    <w:rsid w:val="00AB42E8"/>
    <w:rsid w:val="00AC15B5"/>
    <w:rsid w:val="00AC3B1D"/>
    <w:rsid w:val="00AC6BCE"/>
    <w:rsid w:val="00AD0E3F"/>
    <w:rsid w:val="00AD2A49"/>
    <w:rsid w:val="00AD3891"/>
    <w:rsid w:val="00AD3A05"/>
    <w:rsid w:val="00AD3F7C"/>
    <w:rsid w:val="00AD6428"/>
    <w:rsid w:val="00AD69A0"/>
    <w:rsid w:val="00AE3214"/>
    <w:rsid w:val="00AE4A0C"/>
    <w:rsid w:val="00AF2865"/>
    <w:rsid w:val="00AF5CFF"/>
    <w:rsid w:val="00AF643F"/>
    <w:rsid w:val="00AF6E17"/>
    <w:rsid w:val="00AF6FB4"/>
    <w:rsid w:val="00B00D80"/>
    <w:rsid w:val="00B00EA8"/>
    <w:rsid w:val="00B01400"/>
    <w:rsid w:val="00B0476A"/>
    <w:rsid w:val="00B04DA5"/>
    <w:rsid w:val="00B05409"/>
    <w:rsid w:val="00B0584C"/>
    <w:rsid w:val="00B06F8D"/>
    <w:rsid w:val="00B12175"/>
    <w:rsid w:val="00B14366"/>
    <w:rsid w:val="00B15779"/>
    <w:rsid w:val="00B179A5"/>
    <w:rsid w:val="00B20CE2"/>
    <w:rsid w:val="00B22D21"/>
    <w:rsid w:val="00B32567"/>
    <w:rsid w:val="00B32994"/>
    <w:rsid w:val="00B347C8"/>
    <w:rsid w:val="00B3649E"/>
    <w:rsid w:val="00B4070E"/>
    <w:rsid w:val="00B40E6E"/>
    <w:rsid w:val="00B420F8"/>
    <w:rsid w:val="00B42561"/>
    <w:rsid w:val="00B42AB7"/>
    <w:rsid w:val="00B44938"/>
    <w:rsid w:val="00B50BE7"/>
    <w:rsid w:val="00B5612A"/>
    <w:rsid w:val="00B57B4F"/>
    <w:rsid w:val="00B66071"/>
    <w:rsid w:val="00B67374"/>
    <w:rsid w:val="00B70326"/>
    <w:rsid w:val="00B70C04"/>
    <w:rsid w:val="00B7120F"/>
    <w:rsid w:val="00B811B1"/>
    <w:rsid w:val="00B83197"/>
    <w:rsid w:val="00B845E1"/>
    <w:rsid w:val="00B9165B"/>
    <w:rsid w:val="00B921C5"/>
    <w:rsid w:val="00BA2F70"/>
    <w:rsid w:val="00BA482D"/>
    <w:rsid w:val="00BA57A1"/>
    <w:rsid w:val="00BA6DD4"/>
    <w:rsid w:val="00BA76F2"/>
    <w:rsid w:val="00BB0302"/>
    <w:rsid w:val="00BB65CE"/>
    <w:rsid w:val="00BC0126"/>
    <w:rsid w:val="00BC0281"/>
    <w:rsid w:val="00BC34B0"/>
    <w:rsid w:val="00BC4CD6"/>
    <w:rsid w:val="00BC4D20"/>
    <w:rsid w:val="00BC56BF"/>
    <w:rsid w:val="00BC6DBD"/>
    <w:rsid w:val="00BC7B7D"/>
    <w:rsid w:val="00BD0976"/>
    <w:rsid w:val="00BD66C9"/>
    <w:rsid w:val="00BE1DE3"/>
    <w:rsid w:val="00BE3A0A"/>
    <w:rsid w:val="00BE5D90"/>
    <w:rsid w:val="00BE70D0"/>
    <w:rsid w:val="00BE7E9B"/>
    <w:rsid w:val="00BF239D"/>
    <w:rsid w:val="00BF329D"/>
    <w:rsid w:val="00BF6045"/>
    <w:rsid w:val="00BF65D6"/>
    <w:rsid w:val="00C0180A"/>
    <w:rsid w:val="00C034F1"/>
    <w:rsid w:val="00C10934"/>
    <w:rsid w:val="00C12760"/>
    <w:rsid w:val="00C14AED"/>
    <w:rsid w:val="00C157D7"/>
    <w:rsid w:val="00C17BBE"/>
    <w:rsid w:val="00C22450"/>
    <w:rsid w:val="00C2251F"/>
    <w:rsid w:val="00C2311B"/>
    <w:rsid w:val="00C24B47"/>
    <w:rsid w:val="00C25E72"/>
    <w:rsid w:val="00C27A7B"/>
    <w:rsid w:val="00C316C4"/>
    <w:rsid w:val="00C31EA4"/>
    <w:rsid w:val="00C4226B"/>
    <w:rsid w:val="00C426AE"/>
    <w:rsid w:val="00C463DD"/>
    <w:rsid w:val="00C5042F"/>
    <w:rsid w:val="00C550AD"/>
    <w:rsid w:val="00C6200E"/>
    <w:rsid w:val="00C6227D"/>
    <w:rsid w:val="00C64529"/>
    <w:rsid w:val="00C65537"/>
    <w:rsid w:val="00C65F4F"/>
    <w:rsid w:val="00C6756B"/>
    <w:rsid w:val="00C82405"/>
    <w:rsid w:val="00C863DF"/>
    <w:rsid w:val="00C900FC"/>
    <w:rsid w:val="00C92AE6"/>
    <w:rsid w:val="00CA2A4C"/>
    <w:rsid w:val="00CA4837"/>
    <w:rsid w:val="00CA6C43"/>
    <w:rsid w:val="00CA7DB3"/>
    <w:rsid w:val="00CB0BC1"/>
    <w:rsid w:val="00CB134C"/>
    <w:rsid w:val="00CB2C6F"/>
    <w:rsid w:val="00CB381A"/>
    <w:rsid w:val="00CC11E4"/>
    <w:rsid w:val="00CC30BF"/>
    <w:rsid w:val="00CC4962"/>
    <w:rsid w:val="00CD1312"/>
    <w:rsid w:val="00CD2EC9"/>
    <w:rsid w:val="00CE13FF"/>
    <w:rsid w:val="00CE3409"/>
    <w:rsid w:val="00CE58DC"/>
    <w:rsid w:val="00D01070"/>
    <w:rsid w:val="00D01149"/>
    <w:rsid w:val="00D07112"/>
    <w:rsid w:val="00D1173C"/>
    <w:rsid w:val="00D17EEB"/>
    <w:rsid w:val="00D23FA4"/>
    <w:rsid w:val="00D245CC"/>
    <w:rsid w:val="00D24EEC"/>
    <w:rsid w:val="00D27E3D"/>
    <w:rsid w:val="00D33B9B"/>
    <w:rsid w:val="00D43A76"/>
    <w:rsid w:val="00D4488B"/>
    <w:rsid w:val="00D537C9"/>
    <w:rsid w:val="00D563ED"/>
    <w:rsid w:val="00D564B4"/>
    <w:rsid w:val="00D60D5C"/>
    <w:rsid w:val="00D61875"/>
    <w:rsid w:val="00D64788"/>
    <w:rsid w:val="00D70592"/>
    <w:rsid w:val="00D76FBF"/>
    <w:rsid w:val="00D815EC"/>
    <w:rsid w:val="00D835A6"/>
    <w:rsid w:val="00D83BFC"/>
    <w:rsid w:val="00D863A1"/>
    <w:rsid w:val="00D87072"/>
    <w:rsid w:val="00D900A0"/>
    <w:rsid w:val="00D91338"/>
    <w:rsid w:val="00D930D0"/>
    <w:rsid w:val="00D942E8"/>
    <w:rsid w:val="00D9523F"/>
    <w:rsid w:val="00D97027"/>
    <w:rsid w:val="00DA18E0"/>
    <w:rsid w:val="00DA43D0"/>
    <w:rsid w:val="00DA53B9"/>
    <w:rsid w:val="00DA7458"/>
    <w:rsid w:val="00DB432F"/>
    <w:rsid w:val="00DB5670"/>
    <w:rsid w:val="00DB5DBA"/>
    <w:rsid w:val="00DB70AD"/>
    <w:rsid w:val="00DC450C"/>
    <w:rsid w:val="00DC5644"/>
    <w:rsid w:val="00DC65C4"/>
    <w:rsid w:val="00DC76A4"/>
    <w:rsid w:val="00DD044F"/>
    <w:rsid w:val="00DD1C3B"/>
    <w:rsid w:val="00DE07C8"/>
    <w:rsid w:val="00DE7BF4"/>
    <w:rsid w:val="00DE7C97"/>
    <w:rsid w:val="00DF475B"/>
    <w:rsid w:val="00E0257B"/>
    <w:rsid w:val="00E04247"/>
    <w:rsid w:val="00E07531"/>
    <w:rsid w:val="00E07921"/>
    <w:rsid w:val="00E11C44"/>
    <w:rsid w:val="00E12B2E"/>
    <w:rsid w:val="00E17B57"/>
    <w:rsid w:val="00E20FDA"/>
    <w:rsid w:val="00E225C4"/>
    <w:rsid w:val="00E265DB"/>
    <w:rsid w:val="00E27B48"/>
    <w:rsid w:val="00E375CB"/>
    <w:rsid w:val="00E40E98"/>
    <w:rsid w:val="00E41664"/>
    <w:rsid w:val="00E42704"/>
    <w:rsid w:val="00E45273"/>
    <w:rsid w:val="00E4740E"/>
    <w:rsid w:val="00E47800"/>
    <w:rsid w:val="00E51156"/>
    <w:rsid w:val="00E52D66"/>
    <w:rsid w:val="00E53559"/>
    <w:rsid w:val="00E54C51"/>
    <w:rsid w:val="00E624AB"/>
    <w:rsid w:val="00E633F0"/>
    <w:rsid w:val="00E63B7C"/>
    <w:rsid w:val="00E63C3F"/>
    <w:rsid w:val="00E737AF"/>
    <w:rsid w:val="00E77228"/>
    <w:rsid w:val="00E81CF4"/>
    <w:rsid w:val="00E863DD"/>
    <w:rsid w:val="00E87F15"/>
    <w:rsid w:val="00E9313B"/>
    <w:rsid w:val="00E94631"/>
    <w:rsid w:val="00E97024"/>
    <w:rsid w:val="00E97893"/>
    <w:rsid w:val="00EA3294"/>
    <w:rsid w:val="00EA361C"/>
    <w:rsid w:val="00EA632C"/>
    <w:rsid w:val="00EA6919"/>
    <w:rsid w:val="00EA7025"/>
    <w:rsid w:val="00EB07AE"/>
    <w:rsid w:val="00EB3A39"/>
    <w:rsid w:val="00EB3CE3"/>
    <w:rsid w:val="00EB481A"/>
    <w:rsid w:val="00EB5835"/>
    <w:rsid w:val="00EC3635"/>
    <w:rsid w:val="00EC3C69"/>
    <w:rsid w:val="00EC50FF"/>
    <w:rsid w:val="00EC6F27"/>
    <w:rsid w:val="00EC7814"/>
    <w:rsid w:val="00ED2778"/>
    <w:rsid w:val="00ED43DA"/>
    <w:rsid w:val="00ED7FCF"/>
    <w:rsid w:val="00EE4663"/>
    <w:rsid w:val="00EE5FA8"/>
    <w:rsid w:val="00EF0D61"/>
    <w:rsid w:val="00EF166C"/>
    <w:rsid w:val="00EF37AD"/>
    <w:rsid w:val="00EF3FB2"/>
    <w:rsid w:val="00F03729"/>
    <w:rsid w:val="00F07198"/>
    <w:rsid w:val="00F10131"/>
    <w:rsid w:val="00F123E1"/>
    <w:rsid w:val="00F157BD"/>
    <w:rsid w:val="00F161D5"/>
    <w:rsid w:val="00F23A7C"/>
    <w:rsid w:val="00F24267"/>
    <w:rsid w:val="00F2474B"/>
    <w:rsid w:val="00F3080B"/>
    <w:rsid w:val="00F31477"/>
    <w:rsid w:val="00F33EE8"/>
    <w:rsid w:val="00F3656A"/>
    <w:rsid w:val="00F37791"/>
    <w:rsid w:val="00F41519"/>
    <w:rsid w:val="00F41B05"/>
    <w:rsid w:val="00F4491D"/>
    <w:rsid w:val="00F44C0C"/>
    <w:rsid w:val="00F44DCC"/>
    <w:rsid w:val="00F512A6"/>
    <w:rsid w:val="00F53F3D"/>
    <w:rsid w:val="00F54FAE"/>
    <w:rsid w:val="00F57D50"/>
    <w:rsid w:val="00F6316B"/>
    <w:rsid w:val="00F65188"/>
    <w:rsid w:val="00F65451"/>
    <w:rsid w:val="00F74BCA"/>
    <w:rsid w:val="00F74C54"/>
    <w:rsid w:val="00F858AD"/>
    <w:rsid w:val="00F866F6"/>
    <w:rsid w:val="00F8781C"/>
    <w:rsid w:val="00F90D45"/>
    <w:rsid w:val="00F920E8"/>
    <w:rsid w:val="00F929CB"/>
    <w:rsid w:val="00F93873"/>
    <w:rsid w:val="00F9490B"/>
    <w:rsid w:val="00F94EC5"/>
    <w:rsid w:val="00F95D21"/>
    <w:rsid w:val="00FA010E"/>
    <w:rsid w:val="00FB0D4B"/>
    <w:rsid w:val="00FB29D2"/>
    <w:rsid w:val="00FB4D7A"/>
    <w:rsid w:val="00FC363F"/>
    <w:rsid w:val="00FC37CA"/>
    <w:rsid w:val="00FC4E9C"/>
    <w:rsid w:val="00FD1824"/>
    <w:rsid w:val="00FD2E43"/>
    <w:rsid w:val="00FD363E"/>
    <w:rsid w:val="00FD416B"/>
    <w:rsid w:val="00FD7300"/>
    <w:rsid w:val="00FD7988"/>
    <w:rsid w:val="00FE4654"/>
    <w:rsid w:val="00FE4F6B"/>
    <w:rsid w:val="00FE5BDB"/>
    <w:rsid w:val="00FE5BE7"/>
    <w:rsid w:val="00FE7225"/>
    <w:rsid w:val="00FF017B"/>
    <w:rsid w:val="00FF0858"/>
    <w:rsid w:val="0112135C"/>
    <w:rsid w:val="0362484B"/>
    <w:rsid w:val="04F6F65F"/>
    <w:rsid w:val="0B5EE32F"/>
    <w:rsid w:val="10EE811E"/>
    <w:rsid w:val="122E0C1A"/>
    <w:rsid w:val="142DD353"/>
    <w:rsid w:val="185218B0"/>
    <w:rsid w:val="1DC176B6"/>
    <w:rsid w:val="349CA4D5"/>
    <w:rsid w:val="378AF86A"/>
    <w:rsid w:val="3A4A6CBC"/>
    <w:rsid w:val="48CC7BB9"/>
    <w:rsid w:val="4A72238C"/>
    <w:rsid w:val="4F4AA1E5"/>
    <w:rsid w:val="4FA4AC57"/>
    <w:rsid w:val="5196B9A2"/>
    <w:rsid w:val="5E1DA2D4"/>
    <w:rsid w:val="6AC70053"/>
    <w:rsid w:val="6D671234"/>
    <w:rsid w:val="6D80C8CE"/>
    <w:rsid w:val="75DA9CC6"/>
    <w:rsid w:val="791BB3C5"/>
    <w:rsid w:val="79EB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57A35"/>
  <w15:chartTrackingRefBased/>
  <w15:docId w15:val="{BFD6FC8E-45F1-4518-BA3C-B6F0F616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64FE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B381A"/>
    <w:pPr>
      <w:keepNext/>
      <w:keepLines/>
      <w:numPr>
        <w:ilvl w:val="1"/>
        <w:numId w:val="1"/>
      </w:numPr>
      <w:spacing w:before="40" w:after="100"/>
      <w:outlineLvl w:val="1"/>
    </w:pPr>
    <w:rPr>
      <w:rFonts w:eastAsiaTheme="majorEastAsia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341B39"/>
    <w:pPr>
      <w:keepNext/>
      <w:keepLines/>
      <w:numPr>
        <w:ilvl w:val="2"/>
        <w:numId w:val="1"/>
      </w:numPr>
      <w:spacing w:before="40" w:after="80"/>
      <w:outlineLvl w:val="2"/>
    </w:pPr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1173C"/>
    <w:pPr>
      <w:keepNext/>
      <w:keepLines/>
      <w:numPr>
        <w:ilvl w:val="3"/>
        <w:numId w:val="1"/>
      </w:numPr>
      <w:spacing w:before="40" w:after="80"/>
      <w:outlineLvl w:val="3"/>
    </w:pPr>
    <w:rPr>
      <w:rFonts w:eastAsiaTheme="majorEastAsia" w:cstheme="majorBidi"/>
      <w:iCs/>
      <w:color w:val="2F5496" w:themeColor="accent1" w:themeShade="BF"/>
      <w:sz w:val="26"/>
      <w:lang w:val="en-GB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0A344C"/>
    <w:pPr>
      <w:keepNext/>
      <w:keepLines/>
      <w:numPr>
        <w:ilvl w:val="4"/>
        <w:numId w:val="1"/>
      </w:numPr>
      <w:spacing w:before="40" w:after="60"/>
      <w:outlineLvl w:val="4"/>
    </w:pPr>
    <w:rPr>
      <w:rFonts w:eastAsiaTheme="majorEastAsia" w:cstheme="majorBidi"/>
      <w:color w:val="0070C0"/>
      <w:sz w:val="24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0A344C"/>
    <w:pPr>
      <w:keepNext/>
      <w:keepLines/>
      <w:numPr>
        <w:ilvl w:val="5"/>
        <w:numId w:val="1"/>
      </w:numPr>
      <w:spacing w:before="40" w:after="60"/>
      <w:outlineLvl w:val="5"/>
    </w:pPr>
    <w:rPr>
      <w:rFonts w:eastAsiaTheme="majorEastAsia" w:cstheme="majorBidi"/>
      <w:color w:val="0070C0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0A344C"/>
    <w:pPr>
      <w:keepNext/>
      <w:keepLines/>
      <w:numPr>
        <w:ilvl w:val="6"/>
        <w:numId w:val="1"/>
      </w:numPr>
      <w:spacing w:before="40" w:after="60"/>
      <w:outlineLvl w:val="6"/>
    </w:pPr>
    <w:rPr>
      <w:rFonts w:eastAsiaTheme="majorEastAsia" w:cstheme="majorBidi"/>
      <w:i/>
      <w:iCs/>
      <w:color w:val="0070C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8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8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D245C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245CC"/>
    <w:rPr>
      <w:rFonts w:eastAsiaTheme="majorEastAsia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5B3966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A664FE"/>
    <w:rPr>
      <w:rFonts w:eastAsiaTheme="majorEastAsia" w:cstheme="majorBidi"/>
      <w:color w:val="2F5496" w:themeColor="accent1" w:themeShade="BF"/>
      <w:sz w:val="36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CB381A"/>
    <w:rPr>
      <w:rFonts w:eastAsiaTheme="majorEastAsia" w:cstheme="majorBidi"/>
      <w:color w:val="2F5496" w:themeColor="accent1" w:themeShade="BF"/>
      <w:sz w:val="32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341B39"/>
    <w:rPr>
      <w:rFonts w:eastAsiaTheme="majorEastAsia" w:cstheme="majorBidi"/>
      <w:color w:val="2F5496" w:themeColor="accent1" w:themeShade="BF"/>
      <w:sz w:val="28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D1173C"/>
    <w:rPr>
      <w:rFonts w:eastAsiaTheme="majorEastAsia" w:cstheme="majorBidi"/>
      <w:iCs/>
      <w:color w:val="2F5496" w:themeColor="accent1" w:themeShade="BF"/>
      <w:sz w:val="26"/>
      <w:lang w:val="en-GB"/>
    </w:rPr>
  </w:style>
  <w:style w:type="character" w:styleId="Heading5Char" w:customStyle="1">
    <w:name w:val="Heading 5 Char"/>
    <w:basedOn w:val="DefaultParagraphFont"/>
    <w:link w:val="Heading5"/>
    <w:uiPriority w:val="9"/>
    <w:rsid w:val="000A344C"/>
    <w:rPr>
      <w:rFonts w:eastAsiaTheme="majorEastAsia" w:cstheme="majorBidi"/>
      <w:color w:val="0070C0"/>
      <w:sz w:val="24"/>
    </w:rPr>
  </w:style>
  <w:style w:type="character" w:styleId="Heading6Char" w:customStyle="1">
    <w:name w:val="Heading 6 Char"/>
    <w:basedOn w:val="DefaultParagraphFont"/>
    <w:link w:val="Heading6"/>
    <w:uiPriority w:val="9"/>
    <w:rsid w:val="000A344C"/>
    <w:rPr>
      <w:rFonts w:eastAsiaTheme="majorEastAsia" w:cstheme="majorBidi"/>
      <w:color w:val="0070C0"/>
    </w:rPr>
  </w:style>
  <w:style w:type="character" w:styleId="Heading7Char" w:customStyle="1">
    <w:name w:val="Heading 7 Char"/>
    <w:basedOn w:val="DefaultParagraphFont"/>
    <w:link w:val="Heading7"/>
    <w:uiPriority w:val="9"/>
    <w:rsid w:val="000A344C"/>
    <w:rPr>
      <w:rFonts w:eastAsiaTheme="majorEastAsia" w:cstheme="majorBidi"/>
      <w:i/>
      <w:iCs/>
      <w:color w:val="0070C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966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B3966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5B3966"/>
    <w:rPr>
      <w:b/>
      <w:bCs/>
      <w:i/>
      <w:iCs/>
      <w:spacing w:val="5"/>
    </w:rPr>
  </w:style>
  <w:style w:type="paragraph" w:styleId="ListParagraph">
    <w:name w:val="List Paragraph"/>
    <w:aliases w:val="Rpt bullet 1,Rpt Bullet 2,Bullet List Paragraph,Recommendation,List 1 Paragraph,RMS_List Paragraph,Numbering,M1M2 Heading 2,List Paragraph JF,Heading x,Bullet Paragraph,Paragraph,Resume Title,Citation List,List Paragraph Char Char"/>
    <w:basedOn w:val="Normal"/>
    <w:link w:val="ListParagraphChar"/>
    <w:uiPriority w:val="34"/>
    <w:qFormat/>
    <w:rsid w:val="005B3966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5B3966"/>
    <w:rPr>
      <w:b/>
      <w:bCs/>
      <w:smallCaps/>
      <w:color w:val="4472C4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5B3966"/>
    <w:rPr>
      <w:smallCap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B396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B3966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A66CD5"/>
    <w:rPr>
      <w:rFonts w:asciiTheme="minorHAnsi" w:hAnsiTheme="minorHAnsi"/>
      <w:b/>
      <w:bCs/>
      <w:sz w:val="22"/>
    </w:rPr>
  </w:style>
  <w:style w:type="character" w:styleId="IntenseEmphasis">
    <w:name w:val="Intense Emphasis"/>
    <w:basedOn w:val="DefaultParagraphFont"/>
    <w:uiPriority w:val="21"/>
    <w:qFormat/>
    <w:rsid w:val="00A66CD5"/>
    <w:rPr>
      <w:rFonts w:asciiTheme="minorHAnsi" w:hAnsiTheme="minorHAnsi"/>
      <w:i/>
      <w:iCs/>
      <w:color w:val="0038A8"/>
      <w:sz w:val="22"/>
    </w:rPr>
  </w:style>
  <w:style w:type="character" w:styleId="Emphasis">
    <w:name w:val="Emphasis"/>
    <w:basedOn w:val="DefaultParagraphFont"/>
    <w:uiPriority w:val="20"/>
    <w:qFormat/>
    <w:rsid w:val="00A66CD5"/>
    <w:rPr>
      <w:rFonts w:asciiTheme="minorHAnsi" w:hAnsiTheme="minorHAnsi"/>
      <w:i/>
      <w:iCs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245CC"/>
    <w:pPr>
      <w:numPr>
        <w:ilvl w:val="1"/>
      </w:numPr>
    </w:pPr>
    <w:rPr>
      <w:rFonts w:eastAsiaTheme="minorEastAsia"/>
      <w:b/>
      <w:color w:val="5A5A5A" w:themeColor="text1" w:themeTint="A5"/>
      <w:spacing w:val="15"/>
      <w:sz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245CC"/>
    <w:rPr>
      <w:rFonts w:eastAsiaTheme="minorEastAsia"/>
      <w:b/>
      <w:color w:val="5A5A5A" w:themeColor="text1" w:themeTint="A5"/>
      <w:spacing w:val="15"/>
      <w:sz w:val="28"/>
    </w:rPr>
  </w:style>
  <w:style w:type="character" w:styleId="SubtleEmphasis">
    <w:name w:val="Subtle Emphasis"/>
    <w:basedOn w:val="DefaultParagraphFont"/>
    <w:uiPriority w:val="19"/>
    <w:qFormat/>
    <w:rsid w:val="00A66CD5"/>
    <w:rPr>
      <w:rFonts w:asciiTheme="minorHAnsi" w:hAnsiTheme="minorHAnsi"/>
      <w:i/>
      <w:iCs/>
      <w:color w:val="404040" w:themeColor="text1" w:themeTint="BF"/>
      <w:sz w:val="22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17864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17864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F92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9C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929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9C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929C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563ED"/>
  </w:style>
  <w:style w:type="paragraph" w:styleId="Footer">
    <w:name w:val="footer"/>
    <w:basedOn w:val="Normal"/>
    <w:link w:val="FooterChar"/>
    <w:uiPriority w:val="99"/>
    <w:unhideWhenUsed/>
    <w:rsid w:val="00D563ED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563ED"/>
  </w:style>
  <w:style w:type="character" w:styleId="cf01" w:customStyle="1">
    <w:name w:val="cf01"/>
    <w:basedOn w:val="DefaultParagraphFont"/>
    <w:rsid w:val="00CE13FF"/>
    <w:rPr>
      <w:rFonts w:hint="default" w:ascii="Segoe UI" w:hAnsi="Segoe UI" w:cs="Segoe UI"/>
      <w:color w:val="3F3F3F"/>
      <w:sz w:val="18"/>
      <w:szCs w:val="18"/>
    </w:rPr>
  </w:style>
  <w:style w:type="table" w:styleId="TableGrid">
    <w:name w:val="Table Grid"/>
    <w:basedOn w:val="TableNormal"/>
    <w:uiPriority w:val="39"/>
    <w:rsid w:val="000836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aliases w:val="Rpt bullet 1 Char,Rpt Bullet 2 Char,Bullet List Paragraph Char,Recommendation Char,List 1 Paragraph Char,RMS_List Paragraph Char,Numbering Char,M1M2 Heading 2 Char,List Paragraph JF Char,Heading x Char,Bullet Paragraph Char"/>
    <w:link w:val="ListParagraph"/>
    <w:uiPriority w:val="34"/>
    <w:qFormat/>
    <w:locked/>
    <w:rsid w:val="005133DB"/>
  </w:style>
  <w:style w:type="paragraph" w:styleId="Default" w:customStyle="1">
    <w:name w:val="Default"/>
    <w:rsid w:val="009F0769"/>
    <w:pPr>
      <w:autoSpaceDE w:val="0"/>
      <w:autoSpaceDN w:val="0"/>
      <w:adjustRightInd w:val="0"/>
      <w:spacing w:after="0" w:line="240" w:lineRule="auto"/>
    </w:pPr>
    <w:rPr>
      <w:rFonts w:ascii="NJFont" w:hAnsi="NJFont" w:eastAsia="Calibri" w:cs="NJFont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26739"/>
    <w:pPr>
      <w:widowControl w:val="0"/>
      <w:autoSpaceDE w:val="0"/>
      <w:autoSpaceDN w:val="0"/>
      <w:spacing w:after="0" w:line="240" w:lineRule="auto"/>
    </w:pPr>
    <w:rPr>
      <w:rFonts w:ascii="Dubai" w:hAnsi="Dubai" w:eastAsia="Dubai" w:cs="Dubai"/>
      <w:kern w:val="0"/>
      <w:lang w:val="en-US"/>
      <w14:ligatures w14:val="none"/>
    </w:rPr>
  </w:style>
  <w:style w:type="character" w:styleId="BodyTextChar" w:customStyle="1">
    <w:name w:val="Body Text Char"/>
    <w:basedOn w:val="DefaultParagraphFont"/>
    <w:link w:val="BodyText"/>
    <w:uiPriority w:val="1"/>
    <w:rsid w:val="00A26739"/>
    <w:rPr>
      <w:rFonts w:ascii="Dubai" w:hAnsi="Dubai" w:eastAsia="Dubai" w:cs="Dubai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A00E4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sl-SI"/>
      <w14:ligatures w14:val="none"/>
    </w:rPr>
  </w:style>
  <w:style w:type="paragraph" w:styleId="Revision">
    <w:name w:val="Revision"/>
    <w:hidden/>
    <w:uiPriority w:val="99"/>
    <w:semiHidden/>
    <w:rsid w:val="006513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27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76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41513"/>
    <w:pPr>
      <w:numPr>
        <w:numId w:val="0"/>
      </w:numPr>
      <w:spacing w:after="0"/>
      <w:outlineLvl w:val="9"/>
    </w:pPr>
    <w:rPr>
      <w:rFonts w:asciiTheme="majorHAnsi" w:hAnsiTheme="majorHAnsi"/>
      <w:kern w:val="0"/>
      <w:sz w:val="32"/>
      <w:lang w:eastAsia="sl-SI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4151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151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4151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Id90292904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\OneDrive%20-%20IRPMI\Documents\05%20-%20Zavod%20IRPMI\IRPMI_doc.TEMPLATE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2B8346-B713-421D-B394-5C48EA781C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4018C8-B375-414F-801E-D3C32CC8E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28EE7-E61B-4A05-8687-133CE87D2E6C}">
  <ds:schemaRefs>
    <ds:schemaRef ds:uri="http://schemas.microsoft.com/office/2006/metadata/properties"/>
    <ds:schemaRef ds:uri="http://schemas.microsoft.com/office/infopath/2007/PartnerControls"/>
    <ds:schemaRef ds:uri="e5309c95-a4c6-4059-bce5-c471f4ebf3ee"/>
    <ds:schemaRef ds:uri="c2f15902-0135-4c18-aae7-484f28296ff5"/>
  </ds:schemaRefs>
</ds:datastoreItem>
</file>

<file path=customXml/itemProps4.xml><?xml version="1.0" encoding="utf-8"?>
<ds:datastoreItem xmlns:ds="http://schemas.openxmlformats.org/officeDocument/2006/customXml" ds:itemID="{5269CFB7-AE67-4F51-82A8-DF27AD67947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IRPMI_doc.TEMPLATE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Martin Kovač</cp:lastModifiedBy>
  <cp:revision>22</cp:revision>
  <dcterms:created xsi:type="dcterms:W3CDTF">2026-01-12T09:38:00Z</dcterms:created>
  <dcterms:modified xsi:type="dcterms:W3CDTF">2026-04-23T10:34:08Z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fce61319635d006b7b8b29fca82e83e0d635b50c8663f1a917ecfd2b3510e7cd</vt:lpwstr>
  </property>
  <property fmtid="{D5CDD505-2E9C-101B-9397-08002B2CF9AE}" pid="3" name="ContentTypeId">
    <vt:lpwstr>0x0101009E56372AACBF8C44AB1CF3E6F54EDF76</vt:lpwstr>
  </property>
  <property fmtid="{D5CDD505-2E9C-101B-9397-08002B2CF9AE}" pid="4" name="MediaServiceImageTags">
    <vt:lpwstr/>
  </property>
</Properties>
</file>